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A8E5EE" w14:textId="7428D2BB" w:rsidR="00B70FF7" w:rsidRDefault="00B70FF7" w:rsidP="00B70FF7">
      <w:pPr>
        <w:pStyle w:val="Header"/>
        <w:tabs>
          <w:tab w:val="right" w:pos="9900"/>
          <w:tab w:val="right" w:pos="13323"/>
        </w:tabs>
        <w:rPr>
          <w:sz w:val="24"/>
          <w:szCs w:val="24"/>
          <w:lang w:val="pt-BR"/>
        </w:rPr>
      </w:pPr>
      <w:bookmarkStart w:id="0" w:name="_Hlk494371635"/>
      <w:r>
        <w:rPr>
          <w:sz w:val="24"/>
          <w:szCs w:val="24"/>
          <w:lang w:val="pt-BR"/>
        </w:rPr>
        <w:t>3GPP TSG-RAN WG4 RAN4-8</w:t>
      </w:r>
      <w:r w:rsidR="00F756D2">
        <w:rPr>
          <w:sz w:val="24"/>
          <w:szCs w:val="24"/>
          <w:lang w:val="pt-BR"/>
        </w:rPr>
        <w:t>5</w:t>
      </w:r>
      <w:r>
        <w:rPr>
          <w:sz w:val="24"/>
          <w:szCs w:val="24"/>
          <w:lang w:val="pt-BR"/>
        </w:rPr>
        <w:tab/>
      </w:r>
      <w:r w:rsidR="008D67BB" w:rsidRPr="008D67BB">
        <w:rPr>
          <w:sz w:val="24"/>
          <w:szCs w:val="24"/>
          <w:lang w:val="pt-BR"/>
        </w:rPr>
        <w:t>R4-17</w:t>
      </w:r>
      <w:bookmarkStart w:id="1" w:name="_GoBack"/>
      <w:bookmarkEnd w:id="1"/>
      <w:r w:rsidR="004E440A">
        <w:rPr>
          <w:sz w:val="24"/>
          <w:szCs w:val="24"/>
          <w:lang w:val="pt-BR"/>
        </w:rPr>
        <w:t>12726</w:t>
      </w:r>
    </w:p>
    <w:p w14:paraId="7D3C7696" w14:textId="6CFF4F38" w:rsidR="00664D98" w:rsidRDefault="00F756D2" w:rsidP="00B70FF7">
      <w:pPr>
        <w:pStyle w:val="BodyText"/>
        <w:rPr>
          <w:rFonts w:ascii="Arial" w:hAnsi="Arial"/>
          <w:b/>
          <w:noProof/>
          <w:lang w:val="en-GB"/>
        </w:rPr>
      </w:pPr>
      <w:r>
        <w:rPr>
          <w:rFonts w:ascii="Arial" w:hAnsi="Arial"/>
          <w:b/>
          <w:noProof/>
          <w:lang w:val="en-GB"/>
        </w:rPr>
        <w:t>Reno</w:t>
      </w:r>
      <w:r w:rsidR="00B70FF7" w:rsidRPr="00883873">
        <w:rPr>
          <w:rFonts w:ascii="Arial" w:hAnsi="Arial"/>
          <w:b/>
          <w:noProof/>
          <w:lang w:val="en-GB"/>
        </w:rPr>
        <w:t xml:space="preserve">, </w:t>
      </w:r>
      <w:r>
        <w:rPr>
          <w:rFonts w:ascii="Arial" w:hAnsi="Arial"/>
          <w:b/>
          <w:noProof/>
          <w:lang w:val="en-GB"/>
        </w:rPr>
        <w:t>United States</w:t>
      </w:r>
      <w:r w:rsidR="00B70FF7" w:rsidRPr="00883873">
        <w:rPr>
          <w:rFonts w:ascii="Arial" w:hAnsi="Arial"/>
          <w:b/>
          <w:noProof/>
          <w:lang w:val="en-GB"/>
        </w:rPr>
        <w:t xml:space="preserve">, </w:t>
      </w:r>
      <w:r>
        <w:rPr>
          <w:rFonts w:ascii="Arial" w:hAnsi="Arial"/>
          <w:b/>
          <w:noProof/>
          <w:lang w:val="en-GB"/>
        </w:rPr>
        <w:t xml:space="preserve">27 November </w:t>
      </w:r>
      <w:r w:rsidR="00B70FF7" w:rsidRPr="00883873">
        <w:rPr>
          <w:rFonts w:ascii="Arial" w:hAnsi="Arial"/>
          <w:b/>
          <w:noProof/>
          <w:lang w:val="en-GB"/>
        </w:rPr>
        <w:t>-</w:t>
      </w:r>
      <w:r>
        <w:rPr>
          <w:rFonts w:ascii="Arial" w:hAnsi="Arial"/>
          <w:b/>
          <w:noProof/>
          <w:lang w:val="en-GB"/>
        </w:rPr>
        <w:t xml:space="preserve"> 1</w:t>
      </w:r>
      <w:r w:rsidR="00B70FF7" w:rsidRPr="00883873">
        <w:rPr>
          <w:rFonts w:ascii="Arial" w:hAnsi="Arial"/>
          <w:b/>
          <w:noProof/>
          <w:lang w:val="en-GB"/>
        </w:rPr>
        <w:t xml:space="preserve"> </w:t>
      </w:r>
      <w:r>
        <w:rPr>
          <w:rFonts w:ascii="Arial" w:hAnsi="Arial"/>
          <w:b/>
          <w:noProof/>
          <w:lang w:val="en-GB"/>
        </w:rPr>
        <w:t>December</w:t>
      </w:r>
      <w:r w:rsidR="00B70FF7" w:rsidRPr="00883873">
        <w:rPr>
          <w:rFonts w:ascii="Arial" w:hAnsi="Arial"/>
          <w:b/>
          <w:noProof/>
          <w:lang w:val="en-GB"/>
        </w:rPr>
        <w:t>, 2017</w:t>
      </w:r>
      <w:bookmarkEnd w:id="0"/>
    </w:p>
    <w:p w14:paraId="5C2B74C7" w14:textId="77777777" w:rsidR="00B70FF7" w:rsidRDefault="00B70FF7" w:rsidP="00B70FF7">
      <w:pPr>
        <w:pStyle w:val="BodyText"/>
        <w:rPr>
          <w:b/>
          <w:noProof/>
          <w:lang w:eastAsia="zh-CN"/>
        </w:rPr>
      </w:pPr>
    </w:p>
    <w:p w14:paraId="139E5AA5" w14:textId="77777777" w:rsidR="00664D98" w:rsidRPr="005C2B50" w:rsidRDefault="00664D98" w:rsidP="00664D98">
      <w:pPr>
        <w:pStyle w:val="BodyText"/>
        <w:spacing w:after="120"/>
        <w:rPr>
          <w:b/>
        </w:rPr>
      </w:pPr>
      <w:r w:rsidRPr="005C2B50">
        <w:rPr>
          <w:b/>
        </w:rPr>
        <w:t>Source:</w:t>
      </w:r>
      <w:r w:rsidRPr="005C2B50">
        <w:rPr>
          <w:b/>
        </w:rPr>
        <w:tab/>
      </w:r>
      <w:r w:rsidRPr="005C2B50">
        <w:rPr>
          <w:b/>
        </w:rPr>
        <w:tab/>
      </w:r>
      <w:r w:rsidRPr="00213FC6">
        <w:t xml:space="preserve">Ericsson </w:t>
      </w:r>
    </w:p>
    <w:p w14:paraId="3D08330D" w14:textId="048D4F76" w:rsidR="00664D98" w:rsidRPr="0048212B" w:rsidRDefault="00664D98" w:rsidP="00664D98">
      <w:pPr>
        <w:pStyle w:val="BodyText"/>
        <w:spacing w:after="120"/>
        <w:ind w:left="720" w:hanging="720"/>
      </w:pPr>
      <w:r w:rsidRPr="005C2B50">
        <w:rPr>
          <w:b/>
        </w:rPr>
        <w:t>Title:</w:t>
      </w:r>
      <w:r w:rsidRPr="005C2B50">
        <w:rPr>
          <w:b/>
        </w:rPr>
        <w:tab/>
      </w:r>
      <w:r w:rsidRPr="005C2B50">
        <w:rPr>
          <w:b/>
        </w:rPr>
        <w:tab/>
      </w:r>
      <w:r w:rsidRPr="005C2B50">
        <w:rPr>
          <w:b/>
        </w:rPr>
        <w:tab/>
      </w:r>
      <w:r w:rsidR="004E440A" w:rsidRPr="004E440A">
        <w:t>TP to Section 4.4 in TS 38.113 (NR) Receiver exclusion bands (radiated immunity)</w:t>
      </w:r>
    </w:p>
    <w:p w14:paraId="7E9B3BA8" w14:textId="797723B5" w:rsidR="00664D98" w:rsidRPr="00F756D2" w:rsidRDefault="00664D98" w:rsidP="00664D98">
      <w:pPr>
        <w:pStyle w:val="BodyText"/>
        <w:spacing w:after="120"/>
        <w:rPr>
          <w:lang w:val="sv-SE"/>
        </w:rPr>
      </w:pPr>
      <w:r w:rsidRPr="00F756D2">
        <w:rPr>
          <w:b/>
          <w:lang w:val="sv-SE"/>
        </w:rPr>
        <w:t>Agenda item:</w:t>
      </w:r>
      <w:r w:rsidRPr="00F756D2">
        <w:rPr>
          <w:b/>
          <w:lang w:val="sv-SE"/>
        </w:rPr>
        <w:tab/>
      </w:r>
      <w:r w:rsidRPr="00F756D2">
        <w:rPr>
          <w:b/>
          <w:lang w:val="sv-SE"/>
        </w:rPr>
        <w:tab/>
      </w:r>
      <w:r w:rsidR="004E440A">
        <w:rPr>
          <w:lang w:val="sv-SE"/>
        </w:rPr>
        <w:t>9.6.2</w:t>
      </w:r>
    </w:p>
    <w:p w14:paraId="244C963E" w14:textId="6AA9B162" w:rsidR="00664D98" w:rsidRPr="005C2B50" w:rsidRDefault="00664D98" w:rsidP="00664D98">
      <w:pPr>
        <w:pStyle w:val="BodyText"/>
        <w:spacing w:after="120"/>
        <w:rPr>
          <w:b/>
        </w:rPr>
      </w:pPr>
      <w:r w:rsidRPr="005C2B50">
        <w:rPr>
          <w:b/>
        </w:rPr>
        <w:t>Document for:</w:t>
      </w:r>
      <w:r w:rsidRPr="005C2B50">
        <w:rPr>
          <w:b/>
        </w:rPr>
        <w:tab/>
      </w:r>
      <w:r w:rsidR="000D2ECA">
        <w:t>Approval</w:t>
      </w:r>
    </w:p>
    <w:p w14:paraId="292C85E4" w14:textId="77777777" w:rsidR="00664D98" w:rsidRDefault="00664D98" w:rsidP="00664D98">
      <w:pPr>
        <w:pStyle w:val="Heading1"/>
        <w:rPr>
          <w:lang w:val="en-US"/>
        </w:rPr>
      </w:pPr>
      <w:r w:rsidRPr="006A67A0">
        <w:rPr>
          <w:lang w:val="en-US"/>
        </w:rPr>
        <w:t>Introduction</w:t>
      </w:r>
    </w:p>
    <w:p w14:paraId="539C303C" w14:textId="3C811ED5" w:rsidR="00D31BA0" w:rsidRPr="00D31BA0" w:rsidRDefault="00D31BA0" w:rsidP="009F0779">
      <w:pPr>
        <w:spacing w:line="276" w:lineRule="auto"/>
        <w:rPr>
          <w:color w:val="000000" w:themeColor="text1"/>
          <w:sz w:val="22"/>
          <w:lang w:val="en-US"/>
        </w:rPr>
      </w:pPr>
      <w:r w:rsidRPr="00D31BA0">
        <w:rPr>
          <w:color w:val="000000" w:themeColor="text1"/>
          <w:sz w:val="22"/>
          <w:lang w:val="en-US"/>
        </w:rPr>
        <w:t xml:space="preserve">A text proposal to specify the </w:t>
      </w:r>
      <w:r w:rsidR="002560D7">
        <w:rPr>
          <w:color w:val="000000" w:themeColor="text1"/>
          <w:sz w:val="22"/>
          <w:lang w:val="en-US"/>
        </w:rPr>
        <w:t xml:space="preserve">transmitter and </w:t>
      </w:r>
      <w:r>
        <w:rPr>
          <w:color w:val="000000" w:themeColor="text1"/>
          <w:sz w:val="22"/>
          <w:lang w:val="en-US"/>
        </w:rPr>
        <w:t xml:space="preserve">receiver exclusion bands for the EMC test conditions (Section 4.4)  for TS 38.113 version  </w:t>
      </w:r>
      <w:r w:rsidRPr="00D31BA0">
        <w:rPr>
          <w:color w:val="000000" w:themeColor="text1"/>
          <w:sz w:val="22"/>
          <w:lang w:val="en-US"/>
        </w:rPr>
        <w:t>0.2.0 [1]</w:t>
      </w:r>
      <w:r>
        <w:rPr>
          <w:color w:val="000000" w:themeColor="text1"/>
          <w:sz w:val="22"/>
          <w:lang w:val="en-US"/>
        </w:rPr>
        <w:t xml:space="preserve"> is presented in this document</w:t>
      </w:r>
      <w:r w:rsidRPr="00D31BA0">
        <w:rPr>
          <w:color w:val="000000" w:themeColor="text1"/>
          <w:sz w:val="22"/>
          <w:lang w:val="en-US"/>
        </w:rPr>
        <w:t>.</w:t>
      </w:r>
    </w:p>
    <w:p w14:paraId="47A8774F" w14:textId="28DB6EF4" w:rsidR="002E57B8" w:rsidRDefault="00EE556A" w:rsidP="002E57B8">
      <w:pPr>
        <w:pStyle w:val="Heading1"/>
      </w:pPr>
      <w:r>
        <w:t>Discussion</w:t>
      </w:r>
    </w:p>
    <w:p w14:paraId="0FDD3E8F" w14:textId="7046A34E" w:rsidR="00EE556A" w:rsidRPr="00EE556A" w:rsidRDefault="00EE556A" w:rsidP="00EE556A">
      <w:pPr>
        <w:overflowPunct w:val="0"/>
        <w:autoSpaceDE w:val="0"/>
        <w:autoSpaceDN w:val="0"/>
        <w:adjustRightInd w:val="0"/>
        <w:spacing w:after="120" w:line="300" w:lineRule="auto"/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During the meeting in Dubrovnik, an initial text of TS 38.113 was approved. </w:t>
      </w:r>
      <w:r w:rsidRPr="00EE556A">
        <w:rPr>
          <w:sz w:val="22"/>
          <w:lang w:val="en-US" w:eastAsia="zh-CN"/>
        </w:rPr>
        <w:t xml:space="preserve">Considering this </w:t>
      </w:r>
      <w:r>
        <w:rPr>
          <w:sz w:val="22"/>
          <w:lang w:val="en-US" w:eastAsia="zh-CN"/>
        </w:rPr>
        <w:t>initial agreement and the skeleton a</w:t>
      </w:r>
      <w:r w:rsidRPr="00EE556A">
        <w:rPr>
          <w:sz w:val="22"/>
          <w:lang w:val="en-US" w:eastAsia="zh-CN"/>
        </w:rPr>
        <w:t xml:space="preserve">pproved for TS 38.113, we propose in this contribution a TP for TS 38.113 on </w:t>
      </w:r>
      <w:r>
        <w:rPr>
          <w:sz w:val="22"/>
          <w:lang w:val="en-US" w:eastAsia="zh-CN"/>
        </w:rPr>
        <w:t>Exclusion bands (Sectio</w:t>
      </w:r>
      <w:r w:rsidR="00C40F52">
        <w:rPr>
          <w:sz w:val="22"/>
          <w:lang w:val="en-US" w:eastAsia="zh-CN"/>
        </w:rPr>
        <w:t>n</w:t>
      </w:r>
      <w:r>
        <w:rPr>
          <w:sz w:val="22"/>
          <w:lang w:val="en-US" w:eastAsia="zh-CN"/>
        </w:rPr>
        <w:t xml:space="preserve"> 4.4).</w:t>
      </w:r>
    </w:p>
    <w:p w14:paraId="326C5257" w14:textId="6AA1C0B3" w:rsidR="00EE556A" w:rsidRDefault="00EE556A" w:rsidP="00EE556A">
      <w:pPr>
        <w:overflowPunct w:val="0"/>
        <w:autoSpaceDE w:val="0"/>
        <w:autoSpaceDN w:val="0"/>
        <w:adjustRightInd w:val="0"/>
        <w:spacing w:after="120" w:line="300" w:lineRule="auto"/>
        <w:jc w:val="both"/>
        <w:rPr>
          <w:sz w:val="22"/>
          <w:lang w:val="en-US" w:eastAsia="zh-CN"/>
        </w:rPr>
      </w:pPr>
      <w:r w:rsidRPr="00EE556A">
        <w:rPr>
          <w:b/>
          <w:sz w:val="22"/>
          <w:lang w:val="en-US" w:eastAsia="zh-CN"/>
        </w:rPr>
        <w:t xml:space="preserve">Proposal 1: </w:t>
      </w:r>
      <w:r w:rsidRPr="00EE556A">
        <w:rPr>
          <w:sz w:val="22"/>
          <w:lang w:val="en-US" w:eastAsia="zh-CN"/>
        </w:rPr>
        <w:t xml:space="preserve">Agree on the TP to Section 4.4 in TS 38.113 (NR) </w:t>
      </w:r>
      <w:r w:rsidR="00C40F52">
        <w:rPr>
          <w:sz w:val="22"/>
          <w:lang w:val="en-US" w:eastAsia="zh-CN"/>
        </w:rPr>
        <w:t>transmitter and r</w:t>
      </w:r>
      <w:r w:rsidR="00C40F52" w:rsidRPr="00EE556A">
        <w:rPr>
          <w:sz w:val="22"/>
          <w:lang w:val="en-US" w:eastAsia="zh-CN"/>
        </w:rPr>
        <w:t xml:space="preserve">eceiver </w:t>
      </w:r>
      <w:r w:rsidRPr="00EE556A">
        <w:rPr>
          <w:sz w:val="22"/>
          <w:lang w:val="en-US" w:eastAsia="zh-CN"/>
        </w:rPr>
        <w:t>exclusion bands (radiated immunity) attached to this contribution.</w:t>
      </w:r>
    </w:p>
    <w:p w14:paraId="030B6770" w14:textId="77777777" w:rsidR="00C03D8E" w:rsidRPr="002E57B8" w:rsidRDefault="00512090" w:rsidP="00C03D8E">
      <w:pPr>
        <w:pStyle w:val="Heading1"/>
      </w:pPr>
      <w:r>
        <w:t>Conclusion</w:t>
      </w:r>
    </w:p>
    <w:p w14:paraId="24425B07" w14:textId="6A33669C" w:rsidR="00440D32" w:rsidRPr="00FE1099" w:rsidRDefault="00FE1099" w:rsidP="001D000F">
      <w:pPr>
        <w:rPr>
          <w:sz w:val="22"/>
        </w:rPr>
      </w:pPr>
      <w:r w:rsidRPr="00FE1099">
        <w:rPr>
          <w:sz w:val="22"/>
          <w:lang w:val="en-US" w:eastAsia="zh-CN"/>
        </w:rPr>
        <w:t xml:space="preserve">Based on the above discussion, it is proposed to agree on </w:t>
      </w:r>
      <w:r w:rsidRPr="00EE556A">
        <w:rPr>
          <w:sz w:val="22"/>
          <w:lang w:val="en-US" w:eastAsia="zh-CN"/>
        </w:rPr>
        <w:t>TP to Section 4.4 in TS 38.113 (NR)</w:t>
      </w:r>
      <w:r w:rsidR="00963F77">
        <w:rPr>
          <w:sz w:val="22"/>
          <w:lang w:val="en-US" w:eastAsia="zh-CN"/>
        </w:rPr>
        <w:t xml:space="preserve"> </w:t>
      </w:r>
      <w:r w:rsidRPr="00FE1099">
        <w:rPr>
          <w:sz w:val="22"/>
          <w:lang w:val="en-US" w:eastAsia="zh-CN"/>
        </w:rPr>
        <w:t>attached to this contribution.</w:t>
      </w:r>
    </w:p>
    <w:p w14:paraId="10BA86EE" w14:textId="71EA91E7" w:rsidR="00CD43A3" w:rsidRDefault="00CD43A3" w:rsidP="00CD43A3">
      <w:pPr>
        <w:pStyle w:val="Heading1"/>
      </w:pPr>
      <w:r w:rsidRPr="008F3124">
        <w:t>References</w:t>
      </w:r>
    </w:p>
    <w:p w14:paraId="2D91ADEC" w14:textId="05B7410F" w:rsidR="00942B8A" w:rsidRPr="00942B8A" w:rsidRDefault="00942B8A" w:rsidP="00A25954">
      <w:pPr>
        <w:pStyle w:val="a"/>
        <w:numPr>
          <w:ilvl w:val="0"/>
          <w:numId w:val="0"/>
        </w:numPr>
        <w:ind w:left="360"/>
        <w:rPr>
          <w:lang w:eastAsia="zh-CN"/>
        </w:rPr>
      </w:pPr>
      <w:bookmarkStart w:id="2" w:name="_Hlk489447754"/>
    </w:p>
    <w:bookmarkEnd w:id="2"/>
    <w:p w14:paraId="4EEC4726" w14:textId="30ABC8FC" w:rsidR="004E505D" w:rsidRPr="000301F8" w:rsidRDefault="00963F77" w:rsidP="007F0595">
      <w:pPr>
        <w:pStyle w:val="a"/>
      </w:pPr>
      <w:r w:rsidRPr="007B66EC">
        <w:rPr>
          <w:color w:val="000000"/>
          <w:lang w:eastAsia="zh-CN"/>
        </w:rPr>
        <w:t>Draft TS 38.113</w:t>
      </w:r>
      <w:r w:rsidR="007B66EC" w:rsidRPr="007B66EC">
        <w:rPr>
          <w:color w:val="000000"/>
          <w:lang w:eastAsia="zh-CN"/>
        </w:rPr>
        <w:t xml:space="preserve"> </w:t>
      </w:r>
      <w:r w:rsidR="007B66EC" w:rsidRPr="007B66EC">
        <w:rPr>
          <w:color w:val="000000"/>
          <w:lang w:eastAsia="zh-CN"/>
        </w:rPr>
        <w:t>3rd Generation Partnership Project;</w:t>
      </w:r>
      <w:r w:rsidR="007B66EC" w:rsidRPr="007B66EC">
        <w:rPr>
          <w:color w:val="000000"/>
          <w:lang w:eastAsia="zh-CN"/>
        </w:rPr>
        <w:t xml:space="preserve"> </w:t>
      </w:r>
      <w:r w:rsidR="007B66EC" w:rsidRPr="007B66EC">
        <w:rPr>
          <w:color w:val="000000"/>
          <w:lang w:eastAsia="zh-CN"/>
        </w:rPr>
        <w:t>Technical Specification Group Radio Access Network;</w:t>
      </w:r>
      <w:r w:rsidR="007B66EC" w:rsidRPr="007B66EC">
        <w:rPr>
          <w:color w:val="000000"/>
          <w:lang w:eastAsia="zh-CN"/>
        </w:rPr>
        <w:t xml:space="preserve"> </w:t>
      </w:r>
      <w:r w:rsidR="007B66EC" w:rsidRPr="007B66EC">
        <w:rPr>
          <w:color w:val="000000"/>
          <w:lang w:eastAsia="zh-CN"/>
        </w:rPr>
        <w:t>NR;</w:t>
      </w:r>
      <w:r w:rsidR="007B66EC" w:rsidRPr="007B66EC">
        <w:rPr>
          <w:color w:val="000000"/>
          <w:lang w:eastAsia="zh-CN"/>
        </w:rPr>
        <w:t xml:space="preserve"> </w:t>
      </w:r>
      <w:r w:rsidR="007B66EC" w:rsidRPr="007B66EC">
        <w:rPr>
          <w:color w:val="000000"/>
          <w:lang w:eastAsia="zh-CN"/>
        </w:rPr>
        <w:t>Base Station (BS)  ElectroMagnetic Compatibility (EMC)</w:t>
      </w:r>
      <w:r w:rsidRPr="007B66EC">
        <w:rPr>
          <w:color w:val="000000"/>
          <w:lang w:eastAsia="zh-CN"/>
        </w:rPr>
        <w:t>, v. 0.2.0</w:t>
      </w:r>
    </w:p>
    <w:p w14:paraId="52CBC571" w14:textId="6E625B03" w:rsidR="000301F8" w:rsidRDefault="000301F8" w:rsidP="000301F8">
      <w:pPr>
        <w:pStyle w:val="a"/>
        <w:numPr>
          <w:ilvl w:val="0"/>
          <w:numId w:val="0"/>
        </w:numPr>
        <w:ind w:left="360" w:hanging="360"/>
        <w:rPr>
          <w:color w:val="000000"/>
          <w:lang w:eastAsia="zh-CN"/>
        </w:rPr>
      </w:pPr>
    </w:p>
    <w:p w14:paraId="18A6A954" w14:textId="081ECD8B" w:rsidR="000301F8" w:rsidRPr="00A23E83" w:rsidRDefault="000301F8" w:rsidP="000301F8">
      <w:pPr>
        <w:pStyle w:val="Heading1"/>
        <w:rPr>
          <w:rFonts w:cs="Arial"/>
          <w:lang w:eastAsia="zh-CN"/>
        </w:rPr>
      </w:pPr>
      <w:r w:rsidRPr="00A23E83">
        <w:rPr>
          <w:rFonts w:cs="Arial"/>
          <w:lang w:eastAsia="zh-CN"/>
        </w:rPr>
        <w:t xml:space="preserve">TP to the </w:t>
      </w:r>
      <w:r>
        <w:rPr>
          <w:rFonts w:cs="Arial"/>
          <w:lang w:eastAsia="zh-CN"/>
        </w:rPr>
        <w:t>draft TS 38.113</w:t>
      </w:r>
    </w:p>
    <w:p w14:paraId="4CBAAFF7" w14:textId="1BF9094C" w:rsidR="000301F8" w:rsidRPr="000301F8" w:rsidRDefault="000301F8" w:rsidP="000301F8">
      <w:pPr>
        <w:rPr>
          <w:sz w:val="22"/>
          <w:lang w:val="en-US" w:eastAsia="zh-CN"/>
        </w:rPr>
      </w:pPr>
      <w:r w:rsidRPr="000301F8">
        <w:rPr>
          <w:sz w:val="22"/>
          <w:lang w:val="en-US" w:eastAsia="zh-CN"/>
        </w:rPr>
        <w:t xml:space="preserve">In this section, TP to </w:t>
      </w:r>
      <w:r w:rsidRPr="00EE556A">
        <w:rPr>
          <w:sz w:val="22"/>
          <w:lang w:val="en-US" w:eastAsia="zh-CN"/>
        </w:rPr>
        <w:t>Section 4.4 in TS 38.113</w:t>
      </w:r>
      <w:r>
        <w:rPr>
          <w:sz w:val="22"/>
          <w:lang w:val="en-US" w:eastAsia="zh-CN"/>
        </w:rPr>
        <w:t xml:space="preserve"> [1]</w:t>
      </w:r>
      <w:r w:rsidRPr="000301F8">
        <w:rPr>
          <w:sz w:val="22"/>
          <w:lang w:val="en-US" w:eastAsia="zh-CN"/>
        </w:rPr>
        <w:t xml:space="preserve"> is proposed for approval.</w:t>
      </w:r>
    </w:p>
    <w:p w14:paraId="12642744" w14:textId="754DA674" w:rsidR="000301F8" w:rsidRDefault="000301F8" w:rsidP="000301F8">
      <w:pPr>
        <w:pStyle w:val="a"/>
        <w:numPr>
          <w:ilvl w:val="0"/>
          <w:numId w:val="0"/>
        </w:numPr>
        <w:ind w:left="360" w:hanging="360"/>
        <w:jc w:val="center"/>
        <w:rPr>
          <w:rFonts w:eastAsia="SimSun"/>
          <w:color w:val="FF0000"/>
          <w:sz w:val="22"/>
          <w:szCs w:val="22"/>
        </w:rPr>
      </w:pPr>
      <w:r w:rsidRPr="001E4FA2">
        <w:rPr>
          <w:rFonts w:eastAsia="SimSun"/>
          <w:color w:val="FF0000"/>
          <w:sz w:val="22"/>
          <w:szCs w:val="22"/>
        </w:rPr>
        <w:t xml:space="preserve">------------------------------ </w:t>
      </w:r>
      <w:r>
        <w:rPr>
          <w:rFonts w:eastAsia="SimSun"/>
          <w:color w:val="FF0000"/>
          <w:sz w:val="22"/>
          <w:szCs w:val="22"/>
        </w:rPr>
        <w:t>Proposed Text</w:t>
      </w:r>
      <w:r w:rsidRPr="001E4FA2">
        <w:rPr>
          <w:rFonts w:eastAsia="SimSun"/>
          <w:color w:val="FF0000"/>
          <w:sz w:val="22"/>
          <w:szCs w:val="22"/>
        </w:rPr>
        <w:t xml:space="preserve"> ------------------------------</w:t>
      </w:r>
    </w:p>
    <w:p w14:paraId="6E954EEC" w14:textId="7101B210" w:rsidR="000301F8" w:rsidRDefault="000301F8" w:rsidP="000301F8">
      <w:pPr>
        <w:pStyle w:val="a"/>
        <w:numPr>
          <w:ilvl w:val="0"/>
          <w:numId w:val="0"/>
        </w:numPr>
        <w:ind w:left="360" w:hanging="360"/>
        <w:jc w:val="both"/>
        <w:rPr>
          <w:rFonts w:eastAsia="SimSun"/>
          <w:color w:val="FF0000"/>
          <w:sz w:val="22"/>
          <w:szCs w:val="22"/>
          <w:lang w:val="en-US"/>
        </w:rPr>
      </w:pPr>
    </w:p>
    <w:p w14:paraId="0C6FEF74" w14:textId="77777777" w:rsidR="000301F8" w:rsidRPr="000301F8" w:rsidRDefault="000301F8" w:rsidP="000301F8">
      <w:pPr>
        <w:keepNext/>
        <w:keepLines/>
        <w:spacing w:before="180"/>
        <w:outlineLvl w:val="1"/>
        <w:rPr>
          <w:rFonts w:ascii="Arial" w:eastAsia="Times New Roman" w:hAnsi="Arial"/>
          <w:sz w:val="32"/>
        </w:rPr>
      </w:pPr>
      <w:r w:rsidRPr="000301F8">
        <w:rPr>
          <w:rFonts w:ascii="Arial" w:eastAsia="Times New Roman" w:hAnsi="Arial"/>
          <w:sz w:val="32"/>
        </w:rPr>
        <w:t>4.</w:t>
      </w:r>
      <w:r w:rsidRPr="000301F8">
        <w:rPr>
          <w:rFonts w:ascii="Arial" w:hAnsi="Arial" w:hint="eastAsia"/>
          <w:sz w:val="32"/>
          <w:lang w:val="en-US" w:eastAsia="zh-CN"/>
        </w:rPr>
        <w:t>4</w:t>
      </w:r>
      <w:r w:rsidRPr="000301F8">
        <w:rPr>
          <w:rFonts w:ascii="Arial" w:eastAsia="Times New Roman" w:hAnsi="Arial"/>
          <w:sz w:val="32"/>
        </w:rPr>
        <w:tab/>
      </w:r>
      <w:r w:rsidRPr="000301F8">
        <w:rPr>
          <w:rFonts w:ascii="Arial" w:eastAsia="Times New Roman" w:hAnsi="Arial" w:hint="eastAsia"/>
          <w:sz w:val="32"/>
        </w:rPr>
        <w:t>Exclusion bands</w:t>
      </w:r>
    </w:p>
    <w:p w14:paraId="3D41DECD" w14:textId="097B3CD5" w:rsidR="000301F8" w:rsidRPr="000301F8" w:rsidRDefault="000301F8" w:rsidP="000301F8">
      <w:pPr>
        <w:autoSpaceDE w:val="0"/>
        <w:autoSpaceDN w:val="0"/>
        <w:adjustRightInd w:val="0"/>
        <w:spacing w:after="0"/>
        <w:rPr>
          <w:rFonts w:ascii="Arial" w:eastAsia="Calibri" w:hAnsi="Arial" w:cs="Arial"/>
          <w:sz w:val="28"/>
          <w:szCs w:val="28"/>
          <w:lang w:val="en-US"/>
        </w:rPr>
      </w:pPr>
      <w:r>
        <w:rPr>
          <w:rFonts w:ascii="Arial" w:eastAsia="Calibri" w:hAnsi="Arial" w:cs="Arial"/>
          <w:sz w:val="28"/>
          <w:szCs w:val="28"/>
          <w:lang w:val="en-US"/>
        </w:rPr>
        <w:t>4.4</w:t>
      </w:r>
      <w:r w:rsidRPr="000301F8">
        <w:rPr>
          <w:rFonts w:ascii="Arial" w:eastAsia="Calibri" w:hAnsi="Arial" w:cs="Arial"/>
          <w:sz w:val="28"/>
          <w:szCs w:val="28"/>
          <w:lang w:val="en-US"/>
        </w:rPr>
        <w:t>.1 Transmitter exclusion band</w:t>
      </w:r>
    </w:p>
    <w:p w14:paraId="230D3804" w14:textId="77777777" w:rsidR="000301F8" w:rsidRPr="000301F8" w:rsidRDefault="000301F8" w:rsidP="000301F8">
      <w:pPr>
        <w:autoSpaceDE w:val="0"/>
        <w:autoSpaceDN w:val="0"/>
        <w:adjustRightInd w:val="0"/>
        <w:spacing w:after="0"/>
        <w:rPr>
          <w:rFonts w:eastAsia="Calibri"/>
          <w:lang w:val="en-US"/>
        </w:rPr>
      </w:pPr>
    </w:p>
    <w:p w14:paraId="4D2AA740" w14:textId="77777777" w:rsidR="000301F8" w:rsidRPr="000301F8" w:rsidRDefault="000301F8" w:rsidP="000301F8">
      <w:pPr>
        <w:autoSpaceDE w:val="0"/>
        <w:autoSpaceDN w:val="0"/>
        <w:adjustRightInd w:val="0"/>
        <w:spacing w:after="0"/>
        <w:rPr>
          <w:rFonts w:eastAsia="Calibri"/>
          <w:lang w:val="en-US"/>
        </w:rPr>
      </w:pPr>
      <w:bookmarkStart w:id="3" w:name="_Hlk494715590"/>
      <w:r w:rsidRPr="000301F8">
        <w:rPr>
          <w:rFonts w:eastAsia="Calibri"/>
          <w:lang w:val="en-US"/>
        </w:rPr>
        <w:t>For testing of radiated immunity there shall be no transmitter exclusion band.</w:t>
      </w:r>
      <w:bookmarkEnd w:id="3"/>
    </w:p>
    <w:p w14:paraId="785F2C1F" w14:textId="77777777" w:rsidR="000301F8" w:rsidRPr="000301F8" w:rsidRDefault="000301F8" w:rsidP="000301F8">
      <w:pPr>
        <w:autoSpaceDE w:val="0"/>
        <w:autoSpaceDN w:val="0"/>
        <w:adjustRightInd w:val="0"/>
        <w:spacing w:after="0"/>
        <w:rPr>
          <w:rFonts w:ascii="Arial" w:eastAsia="Calibri" w:hAnsi="Arial" w:cs="Arial"/>
          <w:sz w:val="28"/>
          <w:szCs w:val="28"/>
          <w:lang w:val="en-US"/>
        </w:rPr>
      </w:pPr>
    </w:p>
    <w:p w14:paraId="762C9459" w14:textId="1AF6B47A" w:rsidR="000301F8" w:rsidRPr="000301F8" w:rsidRDefault="000301F8" w:rsidP="000301F8">
      <w:pPr>
        <w:autoSpaceDE w:val="0"/>
        <w:autoSpaceDN w:val="0"/>
        <w:adjustRightInd w:val="0"/>
        <w:spacing w:after="0"/>
        <w:rPr>
          <w:rFonts w:ascii="Arial" w:eastAsia="Calibri" w:hAnsi="Arial" w:cs="Arial"/>
          <w:sz w:val="28"/>
          <w:szCs w:val="28"/>
          <w:lang w:val="en-US"/>
        </w:rPr>
      </w:pPr>
      <w:r>
        <w:rPr>
          <w:rFonts w:ascii="Arial" w:eastAsia="Calibri" w:hAnsi="Arial" w:cs="Arial"/>
          <w:sz w:val="28"/>
          <w:szCs w:val="28"/>
          <w:lang w:val="en-US"/>
        </w:rPr>
        <w:t>4.4</w:t>
      </w:r>
      <w:r w:rsidRPr="000301F8">
        <w:rPr>
          <w:rFonts w:ascii="Arial" w:eastAsia="Calibri" w:hAnsi="Arial" w:cs="Arial"/>
          <w:sz w:val="28"/>
          <w:szCs w:val="28"/>
          <w:lang w:val="en-US"/>
        </w:rPr>
        <w:t>.2 Receiver exclusion band</w:t>
      </w:r>
    </w:p>
    <w:p w14:paraId="27441A89" w14:textId="77777777" w:rsidR="000301F8" w:rsidRPr="000301F8" w:rsidRDefault="000301F8" w:rsidP="000301F8">
      <w:pPr>
        <w:autoSpaceDE w:val="0"/>
        <w:autoSpaceDN w:val="0"/>
        <w:adjustRightInd w:val="0"/>
        <w:spacing w:after="0"/>
        <w:rPr>
          <w:rFonts w:eastAsia="Calibri"/>
          <w:lang w:val="en-US"/>
        </w:rPr>
      </w:pPr>
    </w:p>
    <w:p w14:paraId="41CD52BE" w14:textId="77777777" w:rsidR="009405E1" w:rsidRDefault="000301F8" w:rsidP="000301F8">
      <w:pPr>
        <w:autoSpaceDE w:val="0"/>
        <w:autoSpaceDN w:val="0"/>
        <w:adjustRightInd w:val="0"/>
        <w:spacing w:after="0"/>
        <w:rPr>
          <w:rFonts w:eastAsia="Calibri"/>
          <w:lang w:val="en-US"/>
        </w:rPr>
      </w:pPr>
      <w:bookmarkStart w:id="4" w:name="_Hlk494715706"/>
      <w:r w:rsidRPr="000301F8">
        <w:rPr>
          <w:rFonts w:eastAsia="Calibri"/>
          <w:lang w:val="en-US"/>
        </w:rPr>
        <w:t xml:space="preserve">The receiver exclusion band for Base Stations is the band of frequencies over which no tests of radiated immunity of a receiver are made. </w:t>
      </w:r>
    </w:p>
    <w:p w14:paraId="5277E039" w14:textId="77777777" w:rsidR="009405E1" w:rsidRDefault="009405E1" w:rsidP="000301F8">
      <w:pPr>
        <w:autoSpaceDE w:val="0"/>
        <w:autoSpaceDN w:val="0"/>
        <w:adjustRightInd w:val="0"/>
        <w:spacing w:after="0"/>
        <w:rPr>
          <w:rFonts w:eastAsia="Calibri"/>
          <w:lang w:val="en-US"/>
        </w:rPr>
      </w:pPr>
    </w:p>
    <w:p w14:paraId="6E160FC4" w14:textId="4C130BED" w:rsidR="009405E1" w:rsidRDefault="009405E1" w:rsidP="000301F8">
      <w:pPr>
        <w:autoSpaceDE w:val="0"/>
        <w:autoSpaceDN w:val="0"/>
        <w:adjustRightInd w:val="0"/>
        <w:spacing w:after="0"/>
        <w:rPr>
          <w:rFonts w:eastAsia="Calibri"/>
          <w:lang w:val="en-US"/>
        </w:rPr>
      </w:pPr>
      <w:r>
        <w:rPr>
          <w:rFonts w:eastAsia="Calibri"/>
          <w:lang w:val="en-US"/>
        </w:rPr>
        <w:lastRenderedPageBreak/>
        <w:t>For</w:t>
      </w:r>
      <w:r w:rsidRPr="009405E1">
        <w:rPr>
          <w:rFonts w:eastAsia="Calibri"/>
        </w:rPr>
        <w:t xml:space="preserve"> 1-C type NR BS in an operating band less than 200 MHz wide or 1-H type NR BS in an operating band less than 100 MHz wide</w:t>
      </w:r>
      <w:r>
        <w:rPr>
          <w:rFonts w:eastAsia="Calibri"/>
        </w:rPr>
        <w:t xml:space="preserve">, the exclusion band </w:t>
      </w:r>
      <w:r>
        <w:rPr>
          <w:rFonts w:eastAsia="Calibri"/>
          <w:lang w:val="en-US"/>
        </w:rPr>
        <w:t>extends</w:t>
      </w:r>
      <w:r w:rsidR="000301F8" w:rsidRPr="000301F8">
        <w:rPr>
          <w:rFonts w:eastAsia="Calibri"/>
          <w:lang w:val="en-US"/>
        </w:rPr>
        <w:t xml:space="preserve"> from the lower frequency of the Base Station receive band minus 20 MHz to the upper frequency of the Base Station receive band plus 20 MHz. </w:t>
      </w:r>
    </w:p>
    <w:p w14:paraId="28625465" w14:textId="77777777" w:rsidR="009405E1" w:rsidRDefault="009405E1" w:rsidP="000301F8">
      <w:pPr>
        <w:autoSpaceDE w:val="0"/>
        <w:autoSpaceDN w:val="0"/>
        <w:adjustRightInd w:val="0"/>
        <w:spacing w:after="0"/>
        <w:rPr>
          <w:rFonts w:eastAsia="Calibri"/>
          <w:lang w:val="en-US"/>
        </w:rPr>
      </w:pPr>
    </w:p>
    <w:p w14:paraId="1582CB56" w14:textId="76D1DCDD" w:rsidR="009405E1" w:rsidRDefault="009405E1" w:rsidP="000301F8">
      <w:pPr>
        <w:autoSpaceDE w:val="0"/>
        <w:autoSpaceDN w:val="0"/>
        <w:adjustRightInd w:val="0"/>
        <w:spacing w:after="0"/>
        <w:rPr>
          <w:rFonts w:eastAsia="Calibri"/>
          <w:lang w:val="en-US"/>
        </w:rPr>
      </w:pPr>
      <w:r>
        <w:rPr>
          <w:rFonts w:eastAsia="Calibri"/>
          <w:lang w:val="en-US"/>
        </w:rPr>
        <w:t xml:space="preserve">For </w:t>
      </w:r>
      <w:r w:rsidRPr="009405E1">
        <w:rPr>
          <w:rFonts w:eastAsia="Calibri"/>
        </w:rPr>
        <w:t>1-C type NR BS in an operating band less than 200 MHz wide or 1-H type NR BS in an operating band less than 100 MHz wide</w:t>
      </w:r>
      <w:r>
        <w:rPr>
          <w:rFonts w:eastAsia="Calibri"/>
        </w:rPr>
        <w:t xml:space="preserve">, the exclusion band extends from </w:t>
      </w:r>
      <w:r w:rsidRPr="000301F8">
        <w:rPr>
          <w:rFonts w:eastAsia="Calibri"/>
          <w:lang w:val="en-US"/>
        </w:rPr>
        <w:t xml:space="preserve">the lower frequency of the Base Station receive band </w:t>
      </w:r>
      <w:r>
        <w:rPr>
          <w:rFonts w:eastAsia="Calibri"/>
          <w:lang w:val="en-US"/>
        </w:rPr>
        <w:t>minus 6</w:t>
      </w:r>
      <w:r w:rsidRPr="000301F8">
        <w:rPr>
          <w:rFonts w:eastAsia="Calibri"/>
          <w:lang w:val="en-US"/>
        </w:rPr>
        <w:t xml:space="preserve">0 MHz to the upper frequency of the </w:t>
      </w:r>
      <w:r>
        <w:rPr>
          <w:rFonts w:eastAsia="Calibri"/>
          <w:lang w:val="en-US"/>
        </w:rPr>
        <w:t>Base Station receive band plus 6</w:t>
      </w:r>
      <w:r w:rsidRPr="000301F8">
        <w:rPr>
          <w:rFonts w:eastAsia="Calibri"/>
          <w:lang w:val="en-US"/>
        </w:rPr>
        <w:t>0 MHz.</w:t>
      </w:r>
    </w:p>
    <w:p w14:paraId="2C44B79B" w14:textId="78409C9A" w:rsidR="009405E1" w:rsidRDefault="009405E1" w:rsidP="000301F8">
      <w:pPr>
        <w:autoSpaceDE w:val="0"/>
        <w:autoSpaceDN w:val="0"/>
        <w:adjustRightInd w:val="0"/>
        <w:spacing w:after="0"/>
        <w:rPr>
          <w:rFonts w:eastAsia="Calibri"/>
          <w:lang w:val="en-US"/>
        </w:rPr>
      </w:pPr>
    </w:p>
    <w:p w14:paraId="61C4A94B" w14:textId="5EEF7463" w:rsidR="009405E1" w:rsidRDefault="009405E1" w:rsidP="009405E1">
      <w:pPr>
        <w:autoSpaceDE w:val="0"/>
        <w:autoSpaceDN w:val="0"/>
        <w:adjustRightInd w:val="0"/>
        <w:spacing w:after="0"/>
        <w:rPr>
          <w:rFonts w:ascii="TimesNewRoman" w:hAnsi="TimesNewRoman" w:cs="TimesNewRoman"/>
          <w:lang w:val="en-US"/>
        </w:rPr>
      </w:pPr>
      <w:r>
        <w:rPr>
          <w:rFonts w:ascii="TimesNewRoman" w:hAnsi="TimesNewRoman" w:cs="TimesNewRoman"/>
          <w:lang w:val="en-US"/>
        </w:rPr>
        <w:t>T</w:t>
      </w:r>
      <w:r w:rsidRPr="009405E1">
        <w:rPr>
          <w:rFonts w:ascii="TimesNewRoman" w:hAnsi="TimesNewRoman" w:cs="TimesNewRoman"/>
          <w:lang w:val="en-US"/>
        </w:rPr>
        <w:t xml:space="preserve">he specific frequency range(s) </w:t>
      </w:r>
      <w:r>
        <w:rPr>
          <w:rFonts w:ascii="TimesNewRoman" w:hAnsi="TimesNewRoman" w:cs="TimesNewRoman"/>
          <w:lang w:val="en-US"/>
        </w:rPr>
        <w:t xml:space="preserve">for NR </w:t>
      </w:r>
      <w:r w:rsidRPr="009405E1">
        <w:rPr>
          <w:rFonts w:ascii="TimesNewRoman" w:hAnsi="TimesNewRoman" w:cs="TimesNewRoman"/>
          <w:lang w:val="en-US"/>
        </w:rPr>
        <w:t>excluded from assessment shall be detailed in</w:t>
      </w:r>
      <w:r>
        <w:rPr>
          <w:rFonts w:ascii="TimesNewRoman" w:hAnsi="TimesNewRoman" w:cs="TimesNewRoman"/>
          <w:lang w:val="en-US"/>
        </w:rPr>
        <w:t xml:space="preserve"> the technical documentation, according to Table  [X]</w:t>
      </w:r>
    </w:p>
    <w:p w14:paraId="24A84483" w14:textId="77777777" w:rsidR="009405E1" w:rsidRDefault="009405E1" w:rsidP="009405E1">
      <w:pPr>
        <w:jc w:val="both"/>
        <w:rPr>
          <w:color w:val="FF0000"/>
          <w:sz w:val="22"/>
          <w:szCs w:val="22"/>
        </w:rPr>
      </w:pPr>
      <w:r w:rsidRPr="009405E1">
        <w:rPr>
          <w:color w:val="FF0000"/>
          <w:sz w:val="22"/>
          <w:szCs w:val="22"/>
        </w:rPr>
        <w:t>&lt;table will be added&gt;</w:t>
      </w:r>
    </w:p>
    <w:p w14:paraId="2350D3BB" w14:textId="77777777" w:rsidR="009405E1" w:rsidRDefault="009405E1" w:rsidP="009405E1">
      <w:pPr>
        <w:autoSpaceDE w:val="0"/>
        <w:autoSpaceDN w:val="0"/>
        <w:adjustRightInd w:val="0"/>
        <w:spacing w:after="0"/>
        <w:jc w:val="both"/>
        <w:rPr>
          <w:rFonts w:eastAsia="Calibri"/>
          <w:lang w:val="en-US"/>
        </w:rPr>
      </w:pPr>
    </w:p>
    <w:bookmarkEnd w:id="4"/>
    <w:p w14:paraId="6F2ABF65" w14:textId="3E3E3535" w:rsidR="009405E1" w:rsidRPr="009405E1" w:rsidRDefault="009405E1" w:rsidP="009405E1">
      <w:pPr>
        <w:jc w:val="both"/>
        <w:rPr>
          <w:color w:val="FF0000"/>
          <w:sz w:val="22"/>
          <w:szCs w:val="22"/>
        </w:rPr>
      </w:pPr>
      <w:r w:rsidRPr="009405E1">
        <w:rPr>
          <w:color w:val="FF0000"/>
          <w:sz w:val="22"/>
          <w:szCs w:val="22"/>
        </w:rPr>
        <w:t xml:space="preserve">&lt;For NR type 1-O and 2-O, receiver exclusion band requirement </w:t>
      </w:r>
      <w:r>
        <w:rPr>
          <w:color w:val="FF0000"/>
          <w:sz w:val="22"/>
          <w:szCs w:val="22"/>
        </w:rPr>
        <w:t>TBD</w:t>
      </w:r>
      <w:r w:rsidRPr="009405E1">
        <w:rPr>
          <w:color w:val="FF0000"/>
          <w:sz w:val="22"/>
          <w:szCs w:val="22"/>
        </w:rPr>
        <w:t>&gt;</w:t>
      </w:r>
    </w:p>
    <w:p w14:paraId="5F44ABE6" w14:textId="7768371D" w:rsidR="00D72EB1" w:rsidRPr="00235394" w:rsidRDefault="00D72EB1" w:rsidP="00D72EB1">
      <w:pPr>
        <w:jc w:val="center"/>
      </w:pPr>
      <w:r w:rsidRPr="001E4FA2">
        <w:rPr>
          <w:color w:val="FF0000"/>
          <w:sz w:val="22"/>
          <w:szCs w:val="22"/>
        </w:rPr>
        <w:t xml:space="preserve">------------------------------ End of </w:t>
      </w:r>
      <w:r w:rsidR="006C029F">
        <w:rPr>
          <w:color w:val="FF0000"/>
          <w:sz w:val="22"/>
          <w:szCs w:val="22"/>
        </w:rPr>
        <w:t>proposed text</w:t>
      </w:r>
      <w:r w:rsidRPr="001E4FA2">
        <w:rPr>
          <w:color w:val="FF0000"/>
          <w:sz w:val="22"/>
          <w:szCs w:val="22"/>
        </w:rPr>
        <w:t xml:space="preserve"> ------------------------------</w:t>
      </w:r>
    </w:p>
    <w:p w14:paraId="1FFA4563" w14:textId="77777777" w:rsidR="00D72EB1" w:rsidRPr="000301F8" w:rsidRDefault="00D72EB1" w:rsidP="000301F8">
      <w:pPr>
        <w:pStyle w:val="a"/>
        <w:numPr>
          <w:ilvl w:val="0"/>
          <w:numId w:val="0"/>
        </w:numPr>
        <w:ind w:left="360" w:hanging="360"/>
        <w:jc w:val="both"/>
        <w:rPr>
          <w:rFonts w:eastAsia="SimSun"/>
          <w:color w:val="FF0000"/>
          <w:sz w:val="22"/>
          <w:szCs w:val="22"/>
          <w:lang w:val="en-US"/>
        </w:rPr>
      </w:pPr>
    </w:p>
    <w:sectPr w:rsidR="00D72EB1" w:rsidRPr="000301F8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D0A7CB" w14:textId="77777777" w:rsidR="002B49F2" w:rsidRDefault="002B49F2">
      <w:r>
        <w:separator/>
      </w:r>
    </w:p>
  </w:endnote>
  <w:endnote w:type="continuationSeparator" w:id="0">
    <w:p w14:paraId="35942611" w14:textId="77777777" w:rsidR="002B49F2" w:rsidRDefault="002B49F2">
      <w:r>
        <w:continuationSeparator/>
      </w:r>
    </w:p>
  </w:endnote>
  <w:endnote w:type="continuationNotice" w:id="1">
    <w:p w14:paraId="02F89CD6" w14:textId="77777777" w:rsidR="002B49F2" w:rsidRDefault="002B49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Lath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Lath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ABEE2A" w14:textId="77777777" w:rsidR="002B49F2" w:rsidRDefault="002B49F2">
      <w:r>
        <w:separator/>
      </w:r>
    </w:p>
  </w:footnote>
  <w:footnote w:type="continuationSeparator" w:id="0">
    <w:p w14:paraId="4C7F3F0D" w14:textId="77777777" w:rsidR="002B49F2" w:rsidRDefault="002B49F2">
      <w:r>
        <w:continuationSeparator/>
      </w:r>
    </w:p>
  </w:footnote>
  <w:footnote w:type="continuationNotice" w:id="1">
    <w:p w14:paraId="241EFA05" w14:textId="77777777" w:rsidR="002B49F2" w:rsidRDefault="002B49F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4C7FD1"/>
    <w:multiLevelType w:val="hybridMultilevel"/>
    <w:tmpl w:val="B024D5F2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9C1D17"/>
    <w:multiLevelType w:val="hybridMultilevel"/>
    <w:tmpl w:val="60784B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91F226F"/>
    <w:multiLevelType w:val="hybridMultilevel"/>
    <w:tmpl w:val="0DC22B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7BDA"/>
    <w:multiLevelType w:val="hybridMultilevel"/>
    <w:tmpl w:val="558662E2"/>
    <w:lvl w:ilvl="0" w:tplc="E6CA9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23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0C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6429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80F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709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C2B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1899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AD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0C26352"/>
    <w:multiLevelType w:val="hybridMultilevel"/>
    <w:tmpl w:val="3F0E4E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164C7"/>
    <w:multiLevelType w:val="hybridMultilevel"/>
    <w:tmpl w:val="BF1E6698"/>
    <w:lvl w:ilvl="0" w:tplc="3CE205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E832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49EA1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CCC4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76706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C7D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E411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B0DE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128F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8382A55"/>
    <w:multiLevelType w:val="hybridMultilevel"/>
    <w:tmpl w:val="51B4CD8A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C535F1"/>
    <w:multiLevelType w:val="multilevel"/>
    <w:tmpl w:val="3DE4C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3A004190"/>
    <w:multiLevelType w:val="hybridMultilevel"/>
    <w:tmpl w:val="E8A0CD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2" w15:restartNumberingAfterBreak="0">
    <w:nsid w:val="3C4562DC"/>
    <w:multiLevelType w:val="hybridMultilevel"/>
    <w:tmpl w:val="C92E9E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4856C3"/>
    <w:multiLevelType w:val="hybridMultilevel"/>
    <w:tmpl w:val="8E303938"/>
    <w:lvl w:ilvl="0" w:tplc="AC9440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4C6DBE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3AC7C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03AC7F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B2B5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7275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96E176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82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AEAF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5" w15:restartNumberingAfterBreak="0">
    <w:nsid w:val="482750F2"/>
    <w:multiLevelType w:val="hybridMultilevel"/>
    <w:tmpl w:val="3C9EC412"/>
    <w:lvl w:ilvl="0" w:tplc="83327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3CE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7E36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0F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9C43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68CD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B4B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A6A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4E6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B676B7C"/>
    <w:multiLevelType w:val="hybridMultilevel"/>
    <w:tmpl w:val="BA42F492"/>
    <w:lvl w:ilvl="0" w:tplc="0CEC3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0E33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E469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CAB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A83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89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EC9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D4A2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CAC360B"/>
    <w:multiLevelType w:val="hybridMultilevel"/>
    <w:tmpl w:val="0ADCFC8E"/>
    <w:lvl w:ilvl="0" w:tplc="47A881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B6602E"/>
    <w:multiLevelType w:val="hybridMultilevel"/>
    <w:tmpl w:val="0C903B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1305F63"/>
    <w:multiLevelType w:val="hybridMultilevel"/>
    <w:tmpl w:val="3C723C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34B328A"/>
    <w:multiLevelType w:val="hybridMultilevel"/>
    <w:tmpl w:val="9D1A7732"/>
    <w:lvl w:ilvl="0" w:tplc="298685EA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4910BC6"/>
    <w:multiLevelType w:val="hybridMultilevel"/>
    <w:tmpl w:val="A10A8DC4"/>
    <w:lvl w:ilvl="0" w:tplc="53DEF10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732437"/>
    <w:multiLevelType w:val="hybridMultilevel"/>
    <w:tmpl w:val="1E6ED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4" w15:restartNumberingAfterBreak="0">
    <w:nsid w:val="65967BFA"/>
    <w:multiLevelType w:val="hybridMultilevel"/>
    <w:tmpl w:val="D8D4FA6C"/>
    <w:lvl w:ilvl="0" w:tplc="AC50F9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3486B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E4E7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A8A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EAC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0D8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000F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E1A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6DC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BDB700E"/>
    <w:multiLevelType w:val="hybridMultilevel"/>
    <w:tmpl w:val="37AAE04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677742"/>
    <w:multiLevelType w:val="hybridMultilevel"/>
    <w:tmpl w:val="CF7421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67F2FFE"/>
    <w:multiLevelType w:val="hybridMultilevel"/>
    <w:tmpl w:val="BCA47BA0"/>
    <w:lvl w:ilvl="0" w:tplc="4962AD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16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9"/>
  </w:num>
  <w:num w:numId="3">
    <w:abstractNumId w:val="27"/>
  </w:num>
  <w:num w:numId="4">
    <w:abstractNumId w:val="14"/>
  </w:num>
  <w:num w:numId="5">
    <w:abstractNumId w:val="11"/>
  </w:num>
  <w:num w:numId="6">
    <w:abstractNumId w:val="20"/>
  </w:num>
  <w:num w:numId="7">
    <w:abstractNumId w:val="16"/>
  </w:num>
  <w:num w:numId="8">
    <w:abstractNumId w:val="8"/>
  </w:num>
  <w:num w:numId="9">
    <w:abstractNumId w:val="1"/>
  </w:num>
  <w:num w:numId="10">
    <w:abstractNumId w:val="21"/>
  </w:num>
  <w:num w:numId="11">
    <w:abstractNumId w:val="5"/>
  </w:num>
  <w:num w:numId="12">
    <w:abstractNumId w:val="18"/>
  </w:num>
  <w:num w:numId="13">
    <w:abstractNumId w:val="22"/>
  </w:num>
  <w:num w:numId="14">
    <w:abstractNumId w:val="13"/>
  </w:num>
  <w:num w:numId="15">
    <w:abstractNumId w:val="9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7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28"/>
  </w:num>
  <w:num w:numId="27">
    <w:abstractNumId w:val="19"/>
  </w:num>
  <w:num w:numId="28">
    <w:abstractNumId w:val="15"/>
  </w:num>
  <w:num w:numId="29">
    <w:abstractNumId w:val="7"/>
  </w:num>
  <w:num w:numId="30">
    <w:abstractNumId w:val="4"/>
  </w:num>
  <w:num w:numId="31">
    <w:abstractNumId w:val="25"/>
  </w:num>
  <w:num w:numId="32">
    <w:abstractNumId w:val="26"/>
  </w:num>
  <w:num w:numId="33">
    <w:abstractNumId w:val="10"/>
  </w:num>
  <w:num w:numId="34">
    <w:abstractNumId w:val="24"/>
  </w:num>
  <w:num w:numId="35">
    <w:abstractNumId w:val="2"/>
  </w:num>
  <w:num w:numId="36">
    <w:abstractNumId w:val="12"/>
  </w:num>
  <w:num w:numId="37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88D"/>
    <w:rsid w:val="0000223E"/>
    <w:rsid w:val="0000258B"/>
    <w:rsid w:val="000029AC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22AD"/>
    <w:rsid w:val="00012B79"/>
    <w:rsid w:val="00012EE8"/>
    <w:rsid w:val="000132A4"/>
    <w:rsid w:val="00013812"/>
    <w:rsid w:val="00013DAF"/>
    <w:rsid w:val="00014490"/>
    <w:rsid w:val="00015C3E"/>
    <w:rsid w:val="000164B3"/>
    <w:rsid w:val="00016656"/>
    <w:rsid w:val="000167A1"/>
    <w:rsid w:val="000168D3"/>
    <w:rsid w:val="0001761A"/>
    <w:rsid w:val="00017893"/>
    <w:rsid w:val="00017A30"/>
    <w:rsid w:val="00017BA7"/>
    <w:rsid w:val="00017F6E"/>
    <w:rsid w:val="00020561"/>
    <w:rsid w:val="0002069B"/>
    <w:rsid w:val="0002141C"/>
    <w:rsid w:val="000216E0"/>
    <w:rsid w:val="00022E4A"/>
    <w:rsid w:val="0002316D"/>
    <w:rsid w:val="00023187"/>
    <w:rsid w:val="00023244"/>
    <w:rsid w:val="00023E83"/>
    <w:rsid w:val="00023F5F"/>
    <w:rsid w:val="000244F4"/>
    <w:rsid w:val="000248F2"/>
    <w:rsid w:val="000249F0"/>
    <w:rsid w:val="00025310"/>
    <w:rsid w:val="00025AFA"/>
    <w:rsid w:val="00025EB1"/>
    <w:rsid w:val="00026106"/>
    <w:rsid w:val="0002651F"/>
    <w:rsid w:val="0002710F"/>
    <w:rsid w:val="00027F36"/>
    <w:rsid w:val="000301F8"/>
    <w:rsid w:val="00030779"/>
    <w:rsid w:val="00030890"/>
    <w:rsid w:val="000309F5"/>
    <w:rsid w:val="00030F8E"/>
    <w:rsid w:val="00031B04"/>
    <w:rsid w:val="000325CF"/>
    <w:rsid w:val="00032905"/>
    <w:rsid w:val="00032C09"/>
    <w:rsid w:val="00033BAD"/>
    <w:rsid w:val="00033E51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3DF"/>
    <w:rsid w:val="00042880"/>
    <w:rsid w:val="00042BB8"/>
    <w:rsid w:val="00043477"/>
    <w:rsid w:val="000435EA"/>
    <w:rsid w:val="00043E1C"/>
    <w:rsid w:val="00043E70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67C"/>
    <w:rsid w:val="000477FC"/>
    <w:rsid w:val="000478A8"/>
    <w:rsid w:val="00047B7C"/>
    <w:rsid w:val="000503F7"/>
    <w:rsid w:val="0005041B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77A"/>
    <w:rsid w:val="00052B1B"/>
    <w:rsid w:val="00053493"/>
    <w:rsid w:val="00053A2B"/>
    <w:rsid w:val="00053E07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9E1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334B"/>
    <w:rsid w:val="000835F8"/>
    <w:rsid w:val="0008378B"/>
    <w:rsid w:val="00084317"/>
    <w:rsid w:val="000843A0"/>
    <w:rsid w:val="0008493B"/>
    <w:rsid w:val="00084943"/>
    <w:rsid w:val="00084A57"/>
    <w:rsid w:val="00084B52"/>
    <w:rsid w:val="00084B9B"/>
    <w:rsid w:val="00085ADE"/>
    <w:rsid w:val="00085E73"/>
    <w:rsid w:val="00085FE5"/>
    <w:rsid w:val="000860F2"/>
    <w:rsid w:val="00086A42"/>
    <w:rsid w:val="0008730D"/>
    <w:rsid w:val="0008734C"/>
    <w:rsid w:val="000874DF"/>
    <w:rsid w:val="000878A6"/>
    <w:rsid w:val="000903CD"/>
    <w:rsid w:val="00090835"/>
    <w:rsid w:val="00090B0A"/>
    <w:rsid w:val="00090FD1"/>
    <w:rsid w:val="000917B7"/>
    <w:rsid w:val="000921D2"/>
    <w:rsid w:val="00092416"/>
    <w:rsid w:val="00092535"/>
    <w:rsid w:val="00092C21"/>
    <w:rsid w:val="00092CC4"/>
    <w:rsid w:val="00092CEE"/>
    <w:rsid w:val="00092E49"/>
    <w:rsid w:val="00092F1C"/>
    <w:rsid w:val="0009313F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A03A9"/>
    <w:rsid w:val="000A065E"/>
    <w:rsid w:val="000A06A3"/>
    <w:rsid w:val="000A0DBD"/>
    <w:rsid w:val="000A0E9A"/>
    <w:rsid w:val="000A0F42"/>
    <w:rsid w:val="000A118C"/>
    <w:rsid w:val="000A1B62"/>
    <w:rsid w:val="000A1E1E"/>
    <w:rsid w:val="000A2D37"/>
    <w:rsid w:val="000A322C"/>
    <w:rsid w:val="000A3788"/>
    <w:rsid w:val="000A3A03"/>
    <w:rsid w:val="000A3AE8"/>
    <w:rsid w:val="000A434E"/>
    <w:rsid w:val="000A44CD"/>
    <w:rsid w:val="000A47FC"/>
    <w:rsid w:val="000A51F7"/>
    <w:rsid w:val="000A5885"/>
    <w:rsid w:val="000A5918"/>
    <w:rsid w:val="000A5B85"/>
    <w:rsid w:val="000A5DE2"/>
    <w:rsid w:val="000A6800"/>
    <w:rsid w:val="000A6D7D"/>
    <w:rsid w:val="000A7522"/>
    <w:rsid w:val="000A7772"/>
    <w:rsid w:val="000A7B48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3F3"/>
    <w:rsid w:val="000B7B85"/>
    <w:rsid w:val="000C0940"/>
    <w:rsid w:val="000C0BE5"/>
    <w:rsid w:val="000C0E18"/>
    <w:rsid w:val="000C13A8"/>
    <w:rsid w:val="000C18FB"/>
    <w:rsid w:val="000C2A42"/>
    <w:rsid w:val="000C3110"/>
    <w:rsid w:val="000C39A9"/>
    <w:rsid w:val="000C3F38"/>
    <w:rsid w:val="000C3FC8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2ECA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3DBA"/>
    <w:rsid w:val="000E446E"/>
    <w:rsid w:val="000E4C0C"/>
    <w:rsid w:val="000E4EBB"/>
    <w:rsid w:val="000E52C9"/>
    <w:rsid w:val="000E56DF"/>
    <w:rsid w:val="000E5E24"/>
    <w:rsid w:val="000E65B5"/>
    <w:rsid w:val="000E682B"/>
    <w:rsid w:val="000E7273"/>
    <w:rsid w:val="000E72F9"/>
    <w:rsid w:val="000E74B8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42B0"/>
    <w:rsid w:val="000F466C"/>
    <w:rsid w:val="000F5083"/>
    <w:rsid w:val="000F5F4F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075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10F4"/>
    <w:rsid w:val="0011116E"/>
    <w:rsid w:val="00111317"/>
    <w:rsid w:val="001121EE"/>
    <w:rsid w:val="00112240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601C"/>
    <w:rsid w:val="00116512"/>
    <w:rsid w:val="00117057"/>
    <w:rsid w:val="0011789A"/>
    <w:rsid w:val="001203C0"/>
    <w:rsid w:val="0012059E"/>
    <w:rsid w:val="00120687"/>
    <w:rsid w:val="00120DB7"/>
    <w:rsid w:val="00121EF6"/>
    <w:rsid w:val="00122C8D"/>
    <w:rsid w:val="00123018"/>
    <w:rsid w:val="00123097"/>
    <w:rsid w:val="0012321A"/>
    <w:rsid w:val="00123A36"/>
    <w:rsid w:val="00123CC0"/>
    <w:rsid w:val="00124554"/>
    <w:rsid w:val="00124740"/>
    <w:rsid w:val="00124BD4"/>
    <w:rsid w:val="00124EB1"/>
    <w:rsid w:val="00124FBF"/>
    <w:rsid w:val="001258A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B00"/>
    <w:rsid w:val="00130E12"/>
    <w:rsid w:val="00131312"/>
    <w:rsid w:val="001315C3"/>
    <w:rsid w:val="00131689"/>
    <w:rsid w:val="001317BC"/>
    <w:rsid w:val="00131978"/>
    <w:rsid w:val="00132DAC"/>
    <w:rsid w:val="00133339"/>
    <w:rsid w:val="00133714"/>
    <w:rsid w:val="00133D1D"/>
    <w:rsid w:val="00133D6D"/>
    <w:rsid w:val="00134118"/>
    <w:rsid w:val="0013474D"/>
    <w:rsid w:val="001349D1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0CC0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9D7"/>
    <w:rsid w:val="00146628"/>
    <w:rsid w:val="00146958"/>
    <w:rsid w:val="00147864"/>
    <w:rsid w:val="00150072"/>
    <w:rsid w:val="0015035F"/>
    <w:rsid w:val="00150C77"/>
    <w:rsid w:val="00150E5A"/>
    <w:rsid w:val="0015131F"/>
    <w:rsid w:val="0015146E"/>
    <w:rsid w:val="001518A4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3F0"/>
    <w:rsid w:val="00155876"/>
    <w:rsid w:val="00155EBD"/>
    <w:rsid w:val="0015623A"/>
    <w:rsid w:val="00156990"/>
    <w:rsid w:val="00156D88"/>
    <w:rsid w:val="001572C2"/>
    <w:rsid w:val="001573EE"/>
    <w:rsid w:val="0015758A"/>
    <w:rsid w:val="00157BAE"/>
    <w:rsid w:val="00157FA1"/>
    <w:rsid w:val="0016028A"/>
    <w:rsid w:val="00160577"/>
    <w:rsid w:val="00160D12"/>
    <w:rsid w:val="00161D71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A54"/>
    <w:rsid w:val="00166B6D"/>
    <w:rsid w:val="00166E34"/>
    <w:rsid w:val="00167D25"/>
    <w:rsid w:val="0017010E"/>
    <w:rsid w:val="001702DC"/>
    <w:rsid w:val="001706BC"/>
    <w:rsid w:val="001709AF"/>
    <w:rsid w:val="00170AF7"/>
    <w:rsid w:val="00170E23"/>
    <w:rsid w:val="00170FA0"/>
    <w:rsid w:val="001715E7"/>
    <w:rsid w:val="00171F3C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F2D"/>
    <w:rsid w:val="00177056"/>
    <w:rsid w:val="00177460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2093"/>
    <w:rsid w:val="001829B5"/>
    <w:rsid w:val="00182C96"/>
    <w:rsid w:val="00183228"/>
    <w:rsid w:val="001839D0"/>
    <w:rsid w:val="00183A8D"/>
    <w:rsid w:val="00184713"/>
    <w:rsid w:val="00185884"/>
    <w:rsid w:val="00185AB7"/>
    <w:rsid w:val="00185CDA"/>
    <w:rsid w:val="00185D53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1207"/>
    <w:rsid w:val="001916D8"/>
    <w:rsid w:val="00191C05"/>
    <w:rsid w:val="0019216F"/>
    <w:rsid w:val="001924D4"/>
    <w:rsid w:val="001926C7"/>
    <w:rsid w:val="0019284C"/>
    <w:rsid w:val="00192A90"/>
    <w:rsid w:val="00192FAB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A1E"/>
    <w:rsid w:val="00196BD4"/>
    <w:rsid w:val="001976A0"/>
    <w:rsid w:val="00197C30"/>
    <w:rsid w:val="00197D6D"/>
    <w:rsid w:val="00197EC6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3230"/>
    <w:rsid w:val="001A3BBE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1D7"/>
    <w:rsid w:val="001A6224"/>
    <w:rsid w:val="001A62D1"/>
    <w:rsid w:val="001A6BB7"/>
    <w:rsid w:val="001A71FA"/>
    <w:rsid w:val="001A7501"/>
    <w:rsid w:val="001A7B7F"/>
    <w:rsid w:val="001A7E89"/>
    <w:rsid w:val="001B01F8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822"/>
    <w:rsid w:val="001B4CA0"/>
    <w:rsid w:val="001B52DA"/>
    <w:rsid w:val="001B5361"/>
    <w:rsid w:val="001B562D"/>
    <w:rsid w:val="001B5B82"/>
    <w:rsid w:val="001B645F"/>
    <w:rsid w:val="001B6D85"/>
    <w:rsid w:val="001B7361"/>
    <w:rsid w:val="001B7B88"/>
    <w:rsid w:val="001C06F3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4417"/>
    <w:rsid w:val="001C48A3"/>
    <w:rsid w:val="001C49CA"/>
    <w:rsid w:val="001C4C1F"/>
    <w:rsid w:val="001C59FB"/>
    <w:rsid w:val="001C5ABA"/>
    <w:rsid w:val="001C6287"/>
    <w:rsid w:val="001C6301"/>
    <w:rsid w:val="001C756B"/>
    <w:rsid w:val="001C78BB"/>
    <w:rsid w:val="001C7BF9"/>
    <w:rsid w:val="001C7DB0"/>
    <w:rsid w:val="001D000F"/>
    <w:rsid w:val="001D02AE"/>
    <w:rsid w:val="001D042F"/>
    <w:rsid w:val="001D048E"/>
    <w:rsid w:val="001D0ED1"/>
    <w:rsid w:val="001D0EED"/>
    <w:rsid w:val="001D13C8"/>
    <w:rsid w:val="001D1494"/>
    <w:rsid w:val="001D2D3E"/>
    <w:rsid w:val="001D2E99"/>
    <w:rsid w:val="001D3136"/>
    <w:rsid w:val="001D3778"/>
    <w:rsid w:val="001D3FE8"/>
    <w:rsid w:val="001D4138"/>
    <w:rsid w:val="001D46FF"/>
    <w:rsid w:val="001D4BC3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959"/>
    <w:rsid w:val="001E2D25"/>
    <w:rsid w:val="001E396A"/>
    <w:rsid w:val="001E3A64"/>
    <w:rsid w:val="001E3C3F"/>
    <w:rsid w:val="001E3FE4"/>
    <w:rsid w:val="001E4049"/>
    <w:rsid w:val="001E41F3"/>
    <w:rsid w:val="001E4394"/>
    <w:rsid w:val="001E4B40"/>
    <w:rsid w:val="001E4CEC"/>
    <w:rsid w:val="001E4FA2"/>
    <w:rsid w:val="001E5017"/>
    <w:rsid w:val="001E5142"/>
    <w:rsid w:val="001E5869"/>
    <w:rsid w:val="001E5EAD"/>
    <w:rsid w:val="001E630B"/>
    <w:rsid w:val="001E6772"/>
    <w:rsid w:val="001E6881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3CB"/>
    <w:rsid w:val="001F543D"/>
    <w:rsid w:val="001F5659"/>
    <w:rsid w:val="001F5D9C"/>
    <w:rsid w:val="001F6075"/>
    <w:rsid w:val="001F613C"/>
    <w:rsid w:val="001F62C0"/>
    <w:rsid w:val="001F6DA8"/>
    <w:rsid w:val="001F6EB0"/>
    <w:rsid w:val="001F71E0"/>
    <w:rsid w:val="001F7410"/>
    <w:rsid w:val="001F797C"/>
    <w:rsid w:val="001F7C6D"/>
    <w:rsid w:val="001F7CB1"/>
    <w:rsid w:val="002013B9"/>
    <w:rsid w:val="002017B4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454B"/>
    <w:rsid w:val="002054DA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AB0"/>
    <w:rsid w:val="00210DE4"/>
    <w:rsid w:val="0021170A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F5F"/>
    <w:rsid w:val="00221332"/>
    <w:rsid w:val="00221AE7"/>
    <w:rsid w:val="002235BE"/>
    <w:rsid w:val="00223681"/>
    <w:rsid w:val="00223DC9"/>
    <w:rsid w:val="00223F60"/>
    <w:rsid w:val="0022444C"/>
    <w:rsid w:val="00224845"/>
    <w:rsid w:val="0022547F"/>
    <w:rsid w:val="002255E1"/>
    <w:rsid w:val="002258A1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362D"/>
    <w:rsid w:val="00233E47"/>
    <w:rsid w:val="0023435F"/>
    <w:rsid w:val="00234517"/>
    <w:rsid w:val="00234597"/>
    <w:rsid w:val="00234B74"/>
    <w:rsid w:val="00234C85"/>
    <w:rsid w:val="00234CF8"/>
    <w:rsid w:val="002356BB"/>
    <w:rsid w:val="00235717"/>
    <w:rsid w:val="00235868"/>
    <w:rsid w:val="00235A24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AF4"/>
    <w:rsid w:val="00242F7F"/>
    <w:rsid w:val="002432E0"/>
    <w:rsid w:val="002433C1"/>
    <w:rsid w:val="00243939"/>
    <w:rsid w:val="00243F53"/>
    <w:rsid w:val="002441ED"/>
    <w:rsid w:val="00244414"/>
    <w:rsid w:val="00244853"/>
    <w:rsid w:val="00244A94"/>
    <w:rsid w:val="0024513E"/>
    <w:rsid w:val="002454E1"/>
    <w:rsid w:val="002454F8"/>
    <w:rsid w:val="002458FB"/>
    <w:rsid w:val="00245B68"/>
    <w:rsid w:val="00245C7D"/>
    <w:rsid w:val="00245D18"/>
    <w:rsid w:val="0024607A"/>
    <w:rsid w:val="002460EF"/>
    <w:rsid w:val="00246597"/>
    <w:rsid w:val="00246671"/>
    <w:rsid w:val="00246C44"/>
    <w:rsid w:val="00246CCF"/>
    <w:rsid w:val="00247ACB"/>
    <w:rsid w:val="00247E9C"/>
    <w:rsid w:val="00250081"/>
    <w:rsid w:val="0025042D"/>
    <w:rsid w:val="002512C1"/>
    <w:rsid w:val="00251772"/>
    <w:rsid w:val="0025189F"/>
    <w:rsid w:val="00251BE3"/>
    <w:rsid w:val="00251C8C"/>
    <w:rsid w:val="002521E4"/>
    <w:rsid w:val="002522A0"/>
    <w:rsid w:val="002522C0"/>
    <w:rsid w:val="0025251A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D7"/>
    <w:rsid w:val="002560F3"/>
    <w:rsid w:val="002561F3"/>
    <w:rsid w:val="0025645C"/>
    <w:rsid w:val="002568E2"/>
    <w:rsid w:val="00256901"/>
    <w:rsid w:val="00257E0E"/>
    <w:rsid w:val="0026025A"/>
    <w:rsid w:val="00260AFE"/>
    <w:rsid w:val="00260C82"/>
    <w:rsid w:val="00260FB9"/>
    <w:rsid w:val="002615B9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691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2BE5"/>
    <w:rsid w:val="00273226"/>
    <w:rsid w:val="002734B5"/>
    <w:rsid w:val="00273903"/>
    <w:rsid w:val="00274395"/>
    <w:rsid w:val="00275428"/>
    <w:rsid w:val="002759F2"/>
    <w:rsid w:val="00275A0D"/>
    <w:rsid w:val="00275D12"/>
    <w:rsid w:val="00275EC4"/>
    <w:rsid w:val="0027626B"/>
    <w:rsid w:val="002762F3"/>
    <w:rsid w:val="002767EA"/>
    <w:rsid w:val="00276894"/>
    <w:rsid w:val="00277295"/>
    <w:rsid w:val="0027730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5DB"/>
    <w:rsid w:val="00282A70"/>
    <w:rsid w:val="00283328"/>
    <w:rsid w:val="0028333C"/>
    <w:rsid w:val="00283507"/>
    <w:rsid w:val="00283529"/>
    <w:rsid w:val="0028385E"/>
    <w:rsid w:val="00283964"/>
    <w:rsid w:val="00283B41"/>
    <w:rsid w:val="00283B7F"/>
    <w:rsid w:val="0028409F"/>
    <w:rsid w:val="002846C1"/>
    <w:rsid w:val="00284A2B"/>
    <w:rsid w:val="002861B3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A75"/>
    <w:rsid w:val="00291F7C"/>
    <w:rsid w:val="002922EA"/>
    <w:rsid w:val="0029233A"/>
    <w:rsid w:val="00292F0D"/>
    <w:rsid w:val="002936B7"/>
    <w:rsid w:val="00293B7D"/>
    <w:rsid w:val="00294309"/>
    <w:rsid w:val="00295587"/>
    <w:rsid w:val="00295728"/>
    <w:rsid w:val="00295F5F"/>
    <w:rsid w:val="0029655D"/>
    <w:rsid w:val="002965F8"/>
    <w:rsid w:val="00296681"/>
    <w:rsid w:val="00296728"/>
    <w:rsid w:val="0029682B"/>
    <w:rsid w:val="00296910"/>
    <w:rsid w:val="00296E11"/>
    <w:rsid w:val="00297017"/>
    <w:rsid w:val="002979F1"/>
    <w:rsid w:val="00297B50"/>
    <w:rsid w:val="002A0225"/>
    <w:rsid w:val="002A0599"/>
    <w:rsid w:val="002A0730"/>
    <w:rsid w:val="002A09BA"/>
    <w:rsid w:val="002A187E"/>
    <w:rsid w:val="002A1AB4"/>
    <w:rsid w:val="002A1EFD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9F2"/>
    <w:rsid w:val="002B4F64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C0284"/>
    <w:rsid w:val="002C02C1"/>
    <w:rsid w:val="002C0B05"/>
    <w:rsid w:val="002C103C"/>
    <w:rsid w:val="002C15A7"/>
    <w:rsid w:val="002C16BE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C7DAA"/>
    <w:rsid w:val="002D0207"/>
    <w:rsid w:val="002D0E97"/>
    <w:rsid w:val="002D1444"/>
    <w:rsid w:val="002D1BF3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26C6"/>
    <w:rsid w:val="002E2A22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B8"/>
    <w:rsid w:val="002E57C9"/>
    <w:rsid w:val="002E5934"/>
    <w:rsid w:val="002E5E5A"/>
    <w:rsid w:val="002E64DF"/>
    <w:rsid w:val="002E6527"/>
    <w:rsid w:val="002E6768"/>
    <w:rsid w:val="002E76A9"/>
    <w:rsid w:val="002E7C93"/>
    <w:rsid w:val="002F06D2"/>
    <w:rsid w:val="002F0C52"/>
    <w:rsid w:val="002F0F6B"/>
    <w:rsid w:val="002F0F7E"/>
    <w:rsid w:val="002F1422"/>
    <w:rsid w:val="002F1549"/>
    <w:rsid w:val="002F1886"/>
    <w:rsid w:val="002F1906"/>
    <w:rsid w:val="002F28E8"/>
    <w:rsid w:val="002F2B2E"/>
    <w:rsid w:val="002F347D"/>
    <w:rsid w:val="002F3FCE"/>
    <w:rsid w:val="002F4A43"/>
    <w:rsid w:val="002F5375"/>
    <w:rsid w:val="002F54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3777"/>
    <w:rsid w:val="003038BD"/>
    <w:rsid w:val="003038EB"/>
    <w:rsid w:val="00303AA2"/>
    <w:rsid w:val="003042D9"/>
    <w:rsid w:val="00304503"/>
    <w:rsid w:val="0030462B"/>
    <w:rsid w:val="00304A40"/>
    <w:rsid w:val="00305021"/>
    <w:rsid w:val="003051E2"/>
    <w:rsid w:val="00305653"/>
    <w:rsid w:val="0030589D"/>
    <w:rsid w:val="00305B42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91D"/>
    <w:rsid w:val="00310BEA"/>
    <w:rsid w:val="0031121A"/>
    <w:rsid w:val="003113DD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31C1"/>
    <w:rsid w:val="0032394D"/>
    <w:rsid w:val="00323B1F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B6E"/>
    <w:rsid w:val="00326D1C"/>
    <w:rsid w:val="0032706F"/>
    <w:rsid w:val="00327274"/>
    <w:rsid w:val="0032781D"/>
    <w:rsid w:val="00330153"/>
    <w:rsid w:val="003305B7"/>
    <w:rsid w:val="00330823"/>
    <w:rsid w:val="0033109A"/>
    <w:rsid w:val="0033122A"/>
    <w:rsid w:val="0033136C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22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DF"/>
    <w:rsid w:val="00346A51"/>
    <w:rsid w:val="003470A8"/>
    <w:rsid w:val="003473BE"/>
    <w:rsid w:val="003473EE"/>
    <w:rsid w:val="00347685"/>
    <w:rsid w:val="003477AD"/>
    <w:rsid w:val="003478AE"/>
    <w:rsid w:val="00347BD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206C"/>
    <w:rsid w:val="00352845"/>
    <w:rsid w:val="00352ACD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1C9"/>
    <w:rsid w:val="00360290"/>
    <w:rsid w:val="00360558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52D6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82A"/>
    <w:rsid w:val="0037513F"/>
    <w:rsid w:val="003751D8"/>
    <w:rsid w:val="003752FB"/>
    <w:rsid w:val="00375AA9"/>
    <w:rsid w:val="00375C03"/>
    <w:rsid w:val="0037676D"/>
    <w:rsid w:val="003771E3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D3"/>
    <w:rsid w:val="00390D23"/>
    <w:rsid w:val="003913A0"/>
    <w:rsid w:val="00391563"/>
    <w:rsid w:val="00391DD1"/>
    <w:rsid w:val="003921AE"/>
    <w:rsid w:val="0039244A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EC6"/>
    <w:rsid w:val="003A306A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574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B17"/>
    <w:rsid w:val="003B5BD3"/>
    <w:rsid w:val="003B5D8D"/>
    <w:rsid w:val="003B6511"/>
    <w:rsid w:val="003B6597"/>
    <w:rsid w:val="003B674F"/>
    <w:rsid w:val="003B68E3"/>
    <w:rsid w:val="003B73D4"/>
    <w:rsid w:val="003B7949"/>
    <w:rsid w:val="003B7964"/>
    <w:rsid w:val="003B7A80"/>
    <w:rsid w:val="003C0CD5"/>
    <w:rsid w:val="003C0DC8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D019B"/>
    <w:rsid w:val="003D01DB"/>
    <w:rsid w:val="003D0528"/>
    <w:rsid w:val="003D08E6"/>
    <w:rsid w:val="003D103A"/>
    <w:rsid w:val="003D117E"/>
    <w:rsid w:val="003D1212"/>
    <w:rsid w:val="003D1B5A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E0C2E"/>
    <w:rsid w:val="003E0C65"/>
    <w:rsid w:val="003E0DF9"/>
    <w:rsid w:val="003E1197"/>
    <w:rsid w:val="003E1276"/>
    <w:rsid w:val="003E13DF"/>
    <w:rsid w:val="003E14E8"/>
    <w:rsid w:val="003E1A42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64C9"/>
    <w:rsid w:val="003E658A"/>
    <w:rsid w:val="003E7484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8F9"/>
    <w:rsid w:val="003F3986"/>
    <w:rsid w:val="003F3AB5"/>
    <w:rsid w:val="003F3B3A"/>
    <w:rsid w:val="003F451A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622D"/>
    <w:rsid w:val="0040664B"/>
    <w:rsid w:val="00407552"/>
    <w:rsid w:val="004077C5"/>
    <w:rsid w:val="00407B71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540D"/>
    <w:rsid w:val="0041582D"/>
    <w:rsid w:val="00416E52"/>
    <w:rsid w:val="00417013"/>
    <w:rsid w:val="004170FF"/>
    <w:rsid w:val="00417743"/>
    <w:rsid w:val="0041787D"/>
    <w:rsid w:val="00417DFF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AF6"/>
    <w:rsid w:val="00422F24"/>
    <w:rsid w:val="00422FBD"/>
    <w:rsid w:val="004233B4"/>
    <w:rsid w:val="0042469F"/>
    <w:rsid w:val="004246F8"/>
    <w:rsid w:val="00424ABA"/>
    <w:rsid w:val="00424AC0"/>
    <w:rsid w:val="00424FB5"/>
    <w:rsid w:val="004259D6"/>
    <w:rsid w:val="00425AC3"/>
    <w:rsid w:val="0042635D"/>
    <w:rsid w:val="00426503"/>
    <w:rsid w:val="00426676"/>
    <w:rsid w:val="004266F5"/>
    <w:rsid w:val="00426C90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272F"/>
    <w:rsid w:val="00432792"/>
    <w:rsid w:val="00432AFF"/>
    <w:rsid w:val="004333D9"/>
    <w:rsid w:val="00433512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800"/>
    <w:rsid w:val="0044080F"/>
    <w:rsid w:val="00440CD7"/>
    <w:rsid w:val="00440D32"/>
    <w:rsid w:val="00440E3D"/>
    <w:rsid w:val="0044153C"/>
    <w:rsid w:val="0044217D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6C4"/>
    <w:rsid w:val="004461B8"/>
    <w:rsid w:val="00446A70"/>
    <w:rsid w:val="00447357"/>
    <w:rsid w:val="00447419"/>
    <w:rsid w:val="0044789F"/>
    <w:rsid w:val="00447BA9"/>
    <w:rsid w:val="00447C6A"/>
    <w:rsid w:val="004503E7"/>
    <w:rsid w:val="00450688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436"/>
    <w:rsid w:val="004618C1"/>
    <w:rsid w:val="00461FD0"/>
    <w:rsid w:val="004622BE"/>
    <w:rsid w:val="004624A4"/>
    <w:rsid w:val="0046308D"/>
    <w:rsid w:val="00463D38"/>
    <w:rsid w:val="00463EAA"/>
    <w:rsid w:val="004641B7"/>
    <w:rsid w:val="004646AB"/>
    <w:rsid w:val="004648BC"/>
    <w:rsid w:val="004651A4"/>
    <w:rsid w:val="00465D4B"/>
    <w:rsid w:val="004662A4"/>
    <w:rsid w:val="004663BF"/>
    <w:rsid w:val="00466E61"/>
    <w:rsid w:val="00466F72"/>
    <w:rsid w:val="00467037"/>
    <w:rsid w:val="00467F1D"/>
    <w:rsid w:val="00467F9F"/>
    <w:rsid w:val="00467FEA"/>
    <w:rsid w:val="004715FE"/>
    <w:rsid w:val="00471DA4"/>
    <w:rsid w:val="004720BF"/>
    <w:rsid w:val="004723D6"/>
    <w:rsid w:val="004724C5"/>
    <w:rsid w:val="00472AC4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698"/>
    <w:rsid w:val="004757F8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5C3"/>
    <w:rsid w:val="00480627"/>
    <w:rsid w:val="0048072B"/>
    <w:rsid w:val="004811A7"/>
    <w:rsid w:val="004816F4"/>
    <w:rsid w:val="00481DFC"/>
    <w:rsid w:val="00482095"/>
    <w:rsid w:val="0048212B"/>
    <w:rsid w:val="004822B1"/>
    <w:rsid w:val="004825A6"/>
    <w:rsid w:val="00482811"/>
    <w:rsid w:val="004828E8"/>
    <w:rsid w:val="00482B33"/>
    <w:rsid w:val="00482CFC"/>
    <w:rsid w:val="004831BA"/>
    <w:rsid w:val="00483312"/>
    <w:rsid w:val="0048348B"/>
    <w:rsid w:val="004836B3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6AA2"/>
    <w:rsid w:val="00487246"/>
    <w:rsid w:val="00487341"/>
    <w:rsid w:val="00487591"/>
    <w:rsid w:val="00487948"/>
    <w:rsid w:val="00487BA4"/>
    <w:rsid w:val="00487CFA"/>
    <w:rsid w:val="00490558"/>
    <w:rsid w:val="004906F8"/>
    <w:rsid w:val="00491C54"/>
    <w:rsid w:val="00491D74"/>
    <w:rsid w:val="00492432"/>
    <w:rsid w:val="0049270D"/>
    <w:rsid w:val="0049275A"/>
    <w:rsid w:val="004927AC"/>
    <w:rsid w:val="00492AB0"/>
    <w:rsid w:val="00492BDD"/>
    <w:rsid w:val="0049336E"/>
    <w:rsid w:val="0049374F"/>
    <w:rsid w:val="004938DB"/>
    <w:rsid w:val="00494066"/>
    <w:rsid w:val="004948CD"/>
    <w:rsid w:val="004949B0"/>
    <w:rsid w:val="00494DAB"/>
    <w:rsid w:val="00495C8B"/>
    <w:rsid w:val="00496495"/>
    <w:rsid w:val="004966BB"/>
    <w:rsid w:val="00496BFB"/>
    <w:rsid w:val="004971C8"/>
    <w:rsid w:val="00497432"/>
    <w:rsid w:val="00497C5A"/>
    <w:rsid w:val="00497D0B"/>
    <w:rsid w:val="00497DFA"/>
    <w:rsid w:val="004A026A"/>
    <w:rsid w:val="004A0472"/>
    <w:rsid w:val="004A08DD"/>
    <w:rsid w:val="004A0C8E"/>
    <w:rsid w:val="004A1227"/>
    <w:rsid w:val="004A1BC4"/>
    <w:rsid w:val="004A1EA3"/>
    <w:rsid w:val="004A1EF5"/>
    <w:rsid w:val="004A2177"/>
    <w:rsid w:val="004A250E"/>
    <w:rsid w:val="004A28B2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B3D"/>
    <w:rsid w:val="004A5C0E"/>
    <w:rsid w:val="004A5CD2"/>
    <w:rsid w:val="004A6456"/>
    <w:rsid w:val="004A678F"/>
    <w:rsid w:val="004A6939"/>
    <w:rsid w:val="004A6C7A"/>
    <w:rsid w:val="004A6C9F"/>
    <w:rsid w:val="004A753A"/>
    <w:rsid w:val="004A7D3B"/>
    <w:rsid w:val="004B02CD"/>
    <w:rsid w:val="004B06D0"/>
    <w:rsid w:val="004B1CBC"/>
    <w:rsid w:val="004B1F74"/>
    <w:rsid w:val="004B2FDC"/>
    <w:rsid w:val="004B3445"/>
    <w:rsid w:val="004B3556"/>
    <w:rsid w:val="004B3750"/>
    <w:rsid w:val="004B493C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4D5"/>
    <w:rsid w:val="004C09B3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5E82"/>
    <w:rsid w:val="004C5F69"/>
    <w:rsid w:val="004C6C7B"/>
    <w:rsid w:val="004C6CD8"/>
    <w:rsid w:val="004C6CE1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A44"/>
    <w:rsid w:val="004D1A67"/>
    <w:rsid w:val="004D1FE2"/>
    <w:rsid w:val="004D247D"/>
    <w:rsid w:val="004D25D4"/>
    <w:rsid w:val="004D26EF"/>
    <w:rsid w:val="004D2AD9"/>
    <w:rsid w:val="004D3004"/>
    <w:rsid w:val="004D3639"/>
    <w:rsid w:val="004D382F"/>
    <w:rsid w:val="004D394F"/>
    <w:rsid w:val="004D3AD7"/>
    <w:rsid w:val="004D3D5B"/>
    <w:rsid w:val="004D3EBE"/>
    <w:rsid w:val="004D3F82"/>
    <w:rsid w:val="004D408F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36"/>
    <w:rsid w:val="004E11A5"/>
    <w:rsid w:val="004E1B69"/>
    <w:rsid w:val="004E1F1E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0A"/>
    <w:rsid w:val="004E44C3"/>
    <w:rsid w:val="004E499E"/>
    <w:rsid w:val="004E4A8F"/>
    <w:rsid w:val="004E4D24"/>
    <w:rsid w:val="004E4EC8"/>
    <w:rsid w:val="004E4F15"/>
    <w:rsid w:val="004E505D"/>
    <w:rsid w:val="004E5160"/>
    <w:rsid w:val="004E5369"/>
    <w:rsid w:val="004E53F5"/>
    <w:rsid w:val="004E540F"/>
    <w:rsid w:val="004E55DF"/>
    <w:rsid w:val="004E563B"/>
    <w:rsid w:val="004E5C1B"/>
    <w:rsid w:val="004E5C22"/>
    <w:rsid w:val="004E6479"/>
    <w:rsid w:val="004E669B"/>
    <w:rsid w:val="004E6819"/>
    <w:rsid w:val="004E6D2A"/>
    <w:rsid w:val="004E6D85"/>
    <w:rsid w:val="004E7CD3"/>
    <w:rsid w:val="004E7E3D"/>
    <w:rsid w:val="004F0609"/>
    <w:rsid w:val="004F0980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9AE"/>
    <w:rsid w:val="004F3C04"/>
    <w:rsid w:val="004F3EB1"/>
    <w:rsid w:val="004F4049"/>
    <w:rsid w:val="004F44BC"/>
    <w:rsid w:val="004F48D5"/>
    <w:rsid w:val="004F4908"/>
    <w:rsid w:val="004F49DC"/>
    <w:rsid w:val="004F4A8F"/>
    <w:rsid w:val="004F4C25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F2A"/>
    <w:rsid w:val="005015A5"/>
    <w:rsid w:val="00501A3D"/>
    <w:rsid w:val="00501CAF"/>
    <w:rsid w:val="005022C5"/>
    <w:rsid w:val="005025A1"/>
    <w:rsid w:val="00502A2B"/>
    <w:rsid w:val="00502B5D"/>
    <w:rsid w:val="00504255"/>
    <w:rsid w:val="0050493B"/>
    <w:rsid w:val="005049FA"/>
    <w:rsid w:val="00504CAE"/>
    <w:rsid w:val="00504CD3"/>
    <w:rsid w:val="0050567C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090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1016"/>
    <w:rsid w:val="00521149"/>
    <w:rsid w:val="005211D6"/>
    <w:rsid w:val="00521C67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7B5"/>
    <w:rsid w:val="00531C10"/>
    <w:rsid w:val="00532403"/>
    <w:rsid w:val="005333B4"/>
    <w:rsid w:val="005333CE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9F1"/>
    <w:rsid w:val="005466AC"/>
    <w:rsid w:val="00546795"/>
    <w:rsid w:val="00546837"/>
    <w:rsid w:val="00546A0A"/>
    <w:rsid w:val="00546DA9"/>
    <w:rsid w:val="00546EF7"/>
    <w:rsid w:val="005472E8"/>
    <w:rsid w:val="00547B91"/>
    <w:rsid w:val="00547EF7"/>
    <w:rsid w:val="005502A7"/>
    <w:rsid w:val="005502D2"/>
    <w:rsid w:val="00550502"/>
    <w:rsid w:val="00550700"/>
    <w:rsid w:val="0055118F"/>
    <w:rsid w:val="00551257"/>
    <w:rsid w:val="0055126A"/>
    <w:rsid w:val="00551389"/>
    <w:rsid w:val="00551D48"/>
    <w:rsid w:val="00551F93"/>
    <w:rsid w:val="00552D1E"/>
    <w:rsid w:val="00552EF8"/>
    <w:rsid w:val="0055320C"/>
    <w:rsid w:val="00553326"/>
    <w:rsid w:val="00553781"/>
    <w:rsid w:val="005539BC"/>
    <w:rsid w:val="00554E6E"/>
    <w:rsid w:val="0055546C"/>
    <w:rsid w:val="00555C29"/>
    <w:rsid w:val="00555CD1"/>
    <w:rsid w:val="00556392"/>
    <w:rsid w:val="00556945"/>
    <w:rsid w:val="00557715"/>
    <w:rsid w:val="00557F0E"/>
    <w:rsid w:val="0056005C"/>
    <w:rsid w:val="00560531"/>
    <w:rsid w:val="0056093C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5C2"/>
    <w:rsid w:val="00562790"/>
    <w:rsid w:val="00562C31"/>
    <w:rsid w:val="00562C53"/>
    <w:rsid w:val="00562E00"/>
    <w:rsid w:val="00562E93"/>
    <w:rsid w:val="00563059"/>
    <w:rsid w:val="0056368A"/>
    <w:rsid w:val="00563DCC"/>
    <w:rsid w:val="00563F4F"/>
    <w:rsid w:val="00564402"/>
    <w:rsid w:val="005645F7"/>
    <w:rsid w:val="00564E6B"/>
    <w:rsid w:val="00565071"/>
    <w:rsid w:val="005651E0"/>
    <w:rsid w:val="00565F0C"/>
    <w:rsid w:val="005661D7"/>
    <w:rsid w:val="005674D6"/>
    <w:rsid w:val="00567B19"/>
    <w:rsid w:val="00567B98"/>
    <w:rsid w:val="0057078D"/>
    <w:rsid w:val="00570E6C"/>
    <w:rsid w:val="005715E0"/>
    <w:rsid w:val="005717B4"/>
    <w:rsid w:val="005717CB"/>
    <w:rsid w:val="00571927"/>
    <w:rsid w:val="00571B99"/>
    <w:rsid w:val="00572C79"/>
    <w:rsid w:val="005732A4"/>
    <w:rsid w:val="005739DC"/>
    <w:rsid w:val="00573CE9"/>
    <w:rsid w:val="00574002"/>
    <w:rsid w:val="0057475E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741D"/>
    <w:rsid w:val="00577706"/>
    <w:rsid w:val="005778C8"/>
    <w:rsid w:val="00577F28"/>
    <w:rsid w:val="00580077"/>
    <w:rsid w:val="00580112"/>
    <w:rsid w:val="005801C7"/>
    <w:rsid w:val="005803CD"/>
    <w:rsid w:val="00580602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43F9"/>
    <w:rsid w:val="00584531"/>
    <w:rsid w:val="00584770"/>
    <w:rsid w:val="00584CA7"/>
    <w:rsid w:val="00584CBD"/>
    <w:rsid w:val="005855D9"/>
    <w:rsid w:val="00585F66"/>
    <w:rsid w:val="005869C2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2D0"/>
    <w:rsid w:val="0059040E"/>
    <w:rsid w:val="005904F2"/>
    <w:rsid w:val="00590B46"/>
    <w:rsid w:val="00590E40"/>
    <w:rsid w:val="005911AE"/>
    <w:rsid w:val="00591395"/>
    <w:rsid w:val="00591667"/>
    <w:rsid w:val="00591BCE"/>
    <w:rsid w:val="00591FCC"/>
    <w:rsid w:val="005923A0"/>
    <w:rsid w:val="0059250E"/>
    <w:rsid w:val="00593558"/>
    <w:rsid w:val="00593564"/>
    <w:rsid w:val="005937E0"/>
    <w:rsid w:val="005939B1"/>
    <w:rsid w:val="00593C3A"/>
    <w:rsid w:val="0059453E"/>
    <w:rsid w:val="00594796"/>
    <w:rsid w:val="00594808"/>
    <w:rsid w:val="0059537C"/>
    <w:rsid w:val="00595CAD"/>
    <w:rsid w:val="00595D91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F75"/>
    <w:rsid w:val="005A236B"/>
    <w:rsid w:val="005A242B"/>
    <w:rsid w:val="005A2617"/>
    <w:rsid w:val="005A2D65"/>
    <w:rsid w:val="005A3227"/>
    <w:rsid w:val="005A34D5"/>
    <w:rsid w:val="005A37A2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1D04"/>
    <w:rsid w:val="005B2007"/>
    <w:rsid w:val="005B210E"/>
    <w:rsid w:val="005B27B5"/>
    <w:rsid w:val="005B298C"/>
    <w:rsid w:val="005B2A77"/>
    <w:rsid w:val="005B2B64"/>
    <w:rsid w:val="005B3076"/>
    <w:rsid w:val="005B30FF"/>
    <w:rsid w:val="005B33A9"/>
    <w:rsid w:val="005B3532"/>
    <w:rsid w:val="005B3BA4"/>
    <w:rsid w:val="005B3F51"/>
    <w:rsid w:val="005B42D3"/>
    <w:rsid w:val="005B4505"/>
    <w:rsid w:val="005B47C6"/>
    <w:rsid w:val="005B49AF"/>
    <w:rsid w:val="005B52EC"/>
    <w:rsid w:val="005B5618"/>
    <w:rsid w:val="005B56E7"/>
    <w:rsid w:val="005B5B8A"/>
    <w:rsid w:val="005B607B"/>
    <w:rsid w:val="005B6086"/>
    <w:rsid w:val="005B69C1"/>
    <w:rsid w:val="005B6E44"/>
    <w:rsid w:val="005B77B1"/>
    <w:rsid w:val="005C0074"/>
    <w:rsid w:val="005C0492"/>
    <w:rsid w:val="005C051B"/>
    <w:rsid w:val="005C0B5E"/>
    <w:rsid w:val="005C16CC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12"/>
    <w:rsid w:val="005D2625"/>
    <w:rsid w:val="005D2817"/>
    <w:rsid w:val="005D2A76"/>
    <w:rsid w:val="005D33AE"/>
    <w:rsid w:val="005D3B38"/>
    <w:rsid w:val="005D3C52"/>
    <w:rsid w:val="005D3DCE"/>
    <w:rsid w:val="005D3EAB"/>
    <w:rsid w:val="005D3F2D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E00CA"/>
    <w:rsid w:val="005E01F2"/>
    <w:rsid w:val="005E023C"/>
    <w:rsid w:val="005E0532"/>
    <w:rsid w:val="005E0F73"/>
    <w:rsid w:val="005E119F"/>
    <w:rsid w:val="005E19B2"/>
    <w:rsid w:val="005E1D5C"/>
    <w:rsid w:val="005E1E7D"/>
    <w:rsid w:val="005E20AA"/>
    <w:rsid w:val="005E28F4"/>
    <w:rsid w:val="005E2C44"/>
    <w:rsid w:val="005E2DCA"/>
    <w:rsid w:val="005E2F66"/>
    <w:rsid w:val="005E36B1"/>
    <w:rsid w:val="005E370F"/>
    <w:rsid w:val="005E372F"/>
    <w:rsid w:val="005E3958"/>
    <w:rsid w:val="005E3B85"/>
    <w:rsid w:val="005E4087"/>
    <w:rsid w:val="005E4E14"/>
    <w:rsid w:val="005E5D00"/>
    <w:rsid w:val="005E5D18"/>
    <w:rsid w:val="005E726B"/>
    <w:rsid w:val="005E74D5"/>
    <w:rsid w:val="005E7595"/>
    <w:rsid w:val="005E7C77"/>
    <w:rsid w:val="005F0693"/>
    <w:rsid w:val="005F07C9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204D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13B"/>
    <w:rsid w:val="00604928"/>
    <w:rsid w:val="00604B50"/>
    <w:rsid w:val="00605017"/>
    <w:rsid w:val="0060504B"/>
    <w:rsid w:val="006052FF"/>
    <w:rsid w:val="00605388"/>
    <w:rsid w:val="00605E70"/>
    <w:rsid w:val="00606063"/>
    <w:rsid w:val="006066A0"/>
    <w:rsid w:val="0060678D"/>
    <w:rsid w:val="00606985"/>
    <w:rsid w:val="00607005"/>
    <w:rsid w:val="006075EC"/>
    <w:rsid w:val="00607AF7"/>
    <w:rsid w:val="00610214"/>
    <w:rsid w:val="00610302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B3B"/>
    <w:rsid w:val="00617CE1"/>
    <w:rsid w:val="006207CA"/>
    <w:rsid w:val="00620C28"/>
    <w:rsid w:val="00620F33"/>
    <w:rsid w:val="00621DA7"/>
    <w:rsid w:val="00622447"/>
    <w:rsid w:val="006225A2"/>
    <w:rsid w:val="00622763"/>
    <w:rsid w:val="00622930"/>
    <w:rsid w:val="006229E7"/>
    <w:rsid w:val="00623659"/>
    <w:rsid w:val="00623FB5"/>
    <w:rsid w:val="00624948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B1E"/>
    <w:rsid w:val="00635BC1"/>
    <w:rsid w:val="00635BDE"/>
    <w:rsid w:val="0063631E"/>
    <w:rsid w:val="00636902"/>
    <w:rsid w:val="00636C6F"/>
    <w:rsid w:val="00636D1E"/>
    <w:rsid w:val="00637713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500B8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B64"/>
    <w:rsid w:val="00651D01"/>
    <w:rsid w:val="00651EC7"/>
    <w:rsid w:val="00651EF3"/>
    <w:rsid w:val="00651F47"/>
    <w:rsid w:val="00652101"/>
    <w:rsid w:val="0065211E"/>
    <w:rsid w:val="00652487"/>
    <w:rsid w:val="00653015"/>
    <w:rsid w:val="006534F5"/>
    <w:rsid w:val="00653687"/>
    <w:rsid w:val="00653D70"/>
    <w:rsid w:val="006541A7"/>
    <w:rsid w:val="00654340"/>
    <w:rsid w:val="00654D03"/>
    <w:rsid w:val="0065548C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B26"/>
    <w:rsid w:val="00664D98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511"/>
    <w:rsid w:val="00667BC3"/>
    <w:rsid w:val="00667E0C"/>
    <w:rsid w:val="00670220"/>
    <w:rsid w:val="006703D0"/>
    <w:rsid w:val="0067046D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38CC"/>
    <w:rsid w:val="00684088"/>
    <w:rsid w:val="006841D4"/>
    <w:rsid w:val="0068424B"/>
    <w:rsid w:val="006844B3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7483"/>
    <w:rsid w:val="00687A7F"/>
    <w:rsid w:val="00690D21"/>
    <w:rsid w:val="006917C3"/>
    <w:rsid w:val="006917C7"/>
    <w:rsid w:val="0069238A"/>
    <w:rsid w:val="006927D6"/>
    <w:rsid w:val="00692A9C"/>
    <w:rsid w:val="00692AF3"/>
    <w:rsid w:val="00692BA7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5AA"/>
    <w:rsid w:val="006A263A"/>
    <w:rsid w:val="006A2CA8"/>
    <w:rsid w:val="006A2F2E"/>
    <w:rsid w:val="006A2F30"/>
    <w:rsid w:val="006A2FF8"/>
    <w:rsid w:val="006A3149"/>
    <w:rsid w:val="006A3458"/>
    <w:rsid w:val="006A3A00"/>
    <w:rsid w:val="006A44ED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EBF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92A"/>
    <w:rsid w:val="006B6BC6"/>
    <w:rsid w:val="006B6D97"/>
    <w:rsid w:val="006B707E"/>
    <w:rsid w:val="006B72FC"/>
    <w:rsid w:val="006B78CB"/>
    <w:rsid w:val="006B7A5C"/>
    <w:rsid w:val="006B7A80"/>
    <w:rsid w:val="006C029F"/>
    <w:rsid w:val="006C0727"/>
    <w:rsid w:val="006C0EBC"/>
    <w:rsid w:val="006C1373"/>
    <w:rsid w:val="006C184D"/>
    <w:rsid w:val="006C1A4B"/>
    <w:rsid w:val="006C1E98"/>
    <w:rsid w:val="006C2010"/>
    <w:rsid w:val="006C2196"/>
    <w:rsid w:val="006C3115"/>
    <w:rsid w:val="006C39DC"/>
    <w:rsid w:val="006C3B3B"/>
    <w:rsid w:val="006C3DDF"/>
    <w:rsid w:val="006C3E0E"/>
    <w:rsid w:val="006C4D59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0835"/>
    <w:rsid w:val="006D0A01"/>
    <w:rsid w:val="006D0E94"/>
    <w:rsid w:val="006D12E6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5092"/>
    <w:rsid w:val="006D5492"/>
    <w:rsid w:val="006D57F1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076"/>
    <w:rsid w:val="006E120D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3D1D"/>
    <w:rsid w:val="006E43F4"/>
    <w:rsid w:val="006E456E"/>
    <w:rsid w:val="006E47EC"/>
    <w:rsid w:val="006E4994"/>
    <w:rsid w:val="006E4BC7"/>
    <w:rsid w:val="006E4CB7"/>
    <w:rsid w:val="006E4F59"/>
    <w:rsid w:val="006E5090"/>
    <w:rsid w:val="006E58FB"/>
    <w:rsid w:val="006E599B"/>
    <w:rsid w:val="006E609D"/>
    <w:rsid w:val="006E639A"/>
    <w:rsid w:val="006E6475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C7"/>
    <w:rsid w:val="006F157D"/>
    <w:rsid w:val="006F16F4"/>
    <w:rsid w:val="006F1971"/>
    <w:rsid w:val="006F1CDE"/>
    <w:rsid w:val="006F1CDF"/>
    <w:rsid w:val="006F1EC8"/>
    <w:rsid w:val="006F21F6"/>
    <w:rsid w:val="006F2E26"/>
    <w:rsid w:val="006F361E"/>
    <w:rsid w:val="006F405B"/>
    <w:rsid w:val="006F44DB"/>
    <w:rsid w:val="006F44E2"/>
    <w:rsid w:val="006F466A"/>
    <w:rsid w:val="006F46F9"/>
    <w:rsid w:val="006F4AB9"/>
    <w:rsid w:val="006F4CD9"/>
    <w:rsid w:val="006F5EBB"/>
    <w:rsid w:val="006F616C"/>
    <w:rsid w:val="006F6BAA"/>
    <w:rsid w:val="006F7480"/>
    <w:rsid w:val="006F78F4"/>
    <w:rsid w:val="006F7968"/>
    <w:rsid w:val="006F7E28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7FF"/>
    <w:rsid w:val="00702C80"/>
    <w:rsid w:val="00702D6C"/>
    <w:rsid w:val="0070342F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7194"/>
    <w:rsid w:val="007076C1"/>
    <w:rsid w:val="00707831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111F"/>
    <w:rsid w:val="00721253"/>
    <w:rsid w:val="00721633"/>
    <w:rsid w:val="007218A1"/>
    <w:rsid w:val="00721CAE"/>
    <w:rsid w:val="0072202D"/>
    <w:rsid w:val="00722035"/>
    <w:rsid w:val="00722264"/>
    <w:rsid w:val="00722431"/>
    <w:rsid w:val="00722713"/>
    <w:rsid w:val="007237D0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9D7"/>
    <w:rsid w:val="00725AA7"/>
    <w:rsid w:val="00725D78"/>
    <w:rsid w:val="00725E53"/>
    <w:rsid w:val="00726052"/>
    <w:rsid w:val="007261DA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3007"/>
    <w:rsid w:val="00733B7F"/>
    <w:rsid w:val="00733D2C"/>
    <w:rsid w:val="00733F00"/>
    <w:rsid w:val="00734045"/>
    <w:rsid w:val="00734497"/>
    <w:rsid w:val="007345D3"/>
    <w:rsid w:val="00734694"/>
    <w:rsid w:val="007349B3"/>
    <w:rsid w:val="00734F12"/>
    <w:rsid w:val="0073523D"/>
    <w:rsid w:val="00736357"/>
    <w:rsid w:val="007365E4"/>
    <w:rsid w:val="00736DDE"/>
    <w:rsid w:val="00736E80"/>
    <w:rsid w:val="007370AD"/>
    <w:rsid w:val="007374DE"/>
    <w:rsid w:val="00740180"/>
    <w:rsid w:val="00740377"/>
    <w:rsid w:val="00740556"/>
    <w:rsid w:val="0074099B"/>
    <w:rsid w:val="007409AC"/>
    <w:rsid w:val="00740AC8"/>
    <w:rsid w:val="00740CE4"/>
    <w:rsid w:val="007412F6"/>
    <w:rsid w:val="007413A2"/>
    <w:rsid w:val="007425F2"/>
    <w:rsid w:val="0074390E"/>
    <w:rsid w:val="00743B4C"/>
    <w:rsid w:val="00743C95"/>
    <w:rsid w:val="00743D27"/>
    <w:rsid w:val="007441A0"/>
    <w:rsid w:val="00744512"/>
    <w:rsid w:val="00744647"/>
    <w:rsid w:val="00744942"/>
    <w:rsid w:val="00744A8D"/>
    <w:rsid w:val="00745699"/>
    <w:rsid w:val="00745B04"/>
    <w:rsid w:val="00745CFF"/>
    <w:rsid w:val="007463EE"/>
    <w:rsid w:val="007465C3"/>
    <w:rsid w:val="00746848"/>
    <w:rsid w:val="007468AB"/>
    <w:rsid w:val="00746FDC"/>
    <w:rsid w:val="0074732E"/>
    <w:rsid w:val="0074745B"/>
    <w:rsid w:val="0074770B"/>
    <w:rsid w:val="00747A93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49A"/>
    <w:rsid w:val="00755879"/>
    <w:rsid w:val="00756BCF"/>
    <w:rsid w:val="00757435"/>
    <w:rsid w:val="007575A9"/>
    <w:rsid w:val="0075767F"/>
    <w:rsid w:val="00757946"/>
    <w:rsid w:val="007579D1"/>
    <w:rsid w:val="007601CA"/>
    <w:rsid w:val="0076087C"/>
    <w:rsid w:val="00760CF7"/>
    <w:rsid w:val="007615EC"/>
    <w:rsid w:val="00761864"/>
    <w:rsid w:val="0076187C"/>
    <w:rsid w:val="00761A13"/>
    <w:rsid w:val="0076201F"/>
    <w:rsid w:val="007625A3"/>
    <w:rsid w:val="0076278D"/>
    <w:rsid w:val="00762A3E"/>
    <w:rsid w:val="00763BE1"/>
    <w:rsid w:val="00763C34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525"/>
    <w:rsid w:val="007727F9"/>
    <w:rsid w:val="00773E11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5FD"/>
    <w:rsid w:val="00782A97"/>
    <w:rsid w:val="0078308D"/>
    <w:rsid w:val="007839A1"/>
    <w:rsid w:val="00783C73"/>
    <w:rsid w:val="00783E53"/>
    <w:rsid w:val="0078420C"/>
    <w:rsid w:val="00784E80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329"/>
    <w:rsid w:val="007904E8"/>
    <w:rsid w:val="00790F83"/>
    <w:rsid w:val="00790FE1"/>
    <w:rsid w:val="007916EF"/>
    <w:rsid w:val="00791CE5"/>
    <w:rsid w:val="00791F29"/>
    <w:rsid w:val="00792C00"/>
    <w:rsid w:val="0079328B"/>
    <w:rsid w:val="00793508"/>
    <w:rsid w:val="0079355F"/>
    <w:rsid w:val="00794436"/>
    <w:rsid w:val="0079485A"/>
    <w:rsid w:val="00794A9C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40C"/>
    <w:rsid w:val="007A066D"/>
    <w:rsid w:val="007A06F1"/>
    <w:rsid w:val="007A095A"/>
    <w:rsid w:val="007A0BF8"/>
    <w:rsid w:val="007A1476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663C"/>
    <w:rsid w:val="007A6908"/>
    <w:rsid w:val="007A69A5"/>
    <w:rsid w:val="007A7B61"/>
    <w:rsid w:val="007A7E50"/>
    <w:rsid w:val="007B01DE"/>
    <w:rsid w:val="007B0779"/>
    <w:rsid w:val="007B0BA5"/>
    <w:rsid w:val="007B1091"/>
    <w:rsid w:val="007B1B6C"/>
    <w:rsid w:val="007B1C10"/>
    <w:rsid w:val="007B1DF5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6EC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EF"/>
    <w:rsid w:val="007C1B39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327"/>
    <w:rsid w:val="007C584D"/>
    <w:rsid w:val="007C5BC0"/>
    <w:rsid w:val="007C6344"/>
    <w:rsid w:val="007C68F5"/>
    <w:rsid w:val="007C7664"/>
    <w:rsid w:val="007C77C4"/>
    <w:rsid w:val="007C7899"/>
    <w:rsid w:val="007C7AD2"/>
    <w:rsid w:val="007C7F6B"/>
    <w:rsid w:val="007D01BD"/>
    <w:rsid w:val="007D06A6"/>
    <w:rsid w:val="007D073D"/>
    <w:rsid w:val="007D08FC"/>
    <w:rsid w:val="007D1323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3E81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12C0"/>
    <w:rsid w:val="007E135B"/>
    <w:rsid w:val="007E14D1"/>
    <w:rsid w:val="007E18B7"/>
    <w:rsid w:val="007E2F9B"/>
    <w:rsid w:val="007E3057"/>
    <w:rsid w:val="007E3287"/>
    <w:rsid w:val="007E442E"/>
    <w:rsid w:val="007E45B7"/>
    <w:rsid w:val="007E460A"/>
    <w:rsid w:val="007E4C71"/>
    <w:rsid w:val="007E50AD"/>
    <w:rsid w:val="007E533C"/>
    <w:rsid w:val="007E5753"/>
    <w:rsid w:val="007E581F"/>
    <w:rsid w:val="007E5D87"/>
    <w:rsid w:val="007E60DB"/>
    <w:rsid w:val="007E687C"/>
    <w:rsid w:val="007E6A29"/>
    <w:rsid w:val="007E6B19"/>
    <w:rsid w:val="007E6C72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711"/>
    <w:rsid w:val="007F38D8"/>
    <w:rsid w:val="007F394B"/>
    <w:rsid w:val="007F4085"/>
    <w:rsid w:val="007F47F3"/>
    <w:rsid w:val="007F4BB8"/>
    <w:rsid w:val="007F5274"/>
    <w:rsid w:val="007F56A7"/>
    <w:rsid w:val="007F5776"/>
    <w:rsid w:val="007F57C4"/>
    <w:rsid w:val="007F5A28"/>
    <w:rsid w:val="007F5A7C"/>
    <w:rsid w:val="007F5EB7"/>
    <w:rsid w:val="007F5FF4"/>
    <w:rsid w:val="007F6187"/>
    <w:rsid w:val="007F6452"/>
    <w:rsid w:val="007F675C"/>
    <w:rsid w:val="007F69C8"/>
    <w:rsid w:val="007F6D75"/>
    <w:rsid w:val="007F6E96"/>
    <w:rsid w:val="007F7077"/>
    <w:rsid w:val="007F768D"/>
    <w:rsid w:val="008003A7"/>
    <w:rsid w:val="0080074F"/>
    <w:rsid w:val="00800A6A"/>
    <w:rsid w:val="00800C42"/>
    <w:rsid w:val="00800F2A"/>
    <w:rsid w:val="0080270D"/>
    <w:rsid w:val="00802A86"/>
    <w:rsid w:val="008035DF"/>
    <w:rsid w:val="008039A9"/>
    <w:rsid w:val="00803B5F"/>
    <w:rsid w:val="00803D80"/>
    <w:rsid w:val="008042B5"/>
    <w:rsid w:val="00804508"/>
    <w:rsid w:val="00804873"/>
    <w:rsid w:val="00804A70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C06"/>
    <w:rsid w:val="00811C49"/>
    <w:rsid w:val="00811E06"/>
    <w:rsid w:val="0081232C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920"/>
    <w:rsid w:val="008159F6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A92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2E6D"/>
    <w:rsid w:val="008233C7"/>
    <w:rsid w:val="00823EFF"/>
    <w:rsid w:val="00823F95"/>
    <w:rsid w:val="00824300"/>
    <w:rsid w:val="0082434E"/>
    <w:rsid w:val="008244AA"/>
    <w:rsid w:val="008245BD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04D5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80"/>
    <w:rsid w:val="00846011"/>
    <w:rsid w:val="00846685"/>
    <w:rsid w:val="00846B44"/>
    <w:rsid w:val="00846F38"/>
    <w:rsid w:val="008472F9"/>
    <w:rsid w:val="00847483"/>
    <w:rsid w:val="008478EB"/>
    <w:rsid w:val="00847C83"/>
    <w:rsid w:val="00847CD4"/>
    <w:rsid w:val="00847FAF"/>
    <w:rsid w:val="00850276"/>
    <w:rsid w:val="008504E9"/>
    <w:rsid w:val="008505EC"/>
    <w:rsid w:val="00850B45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C80"/>
    <w:rsid w:val="00855F1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950"/>
    <w:rsid w:val="00861C30"/>
    <w:rsid w:val="00861E2F"/>
    <w:rsid w:val="008627BA"/>
    <w:rsid w:val="00862D8D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495F"/>
    <w:rsid w:val="00865027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337B"/>
    <w:rsid w:val="0087360D"/>
    <w:rsid w:val="00873ACE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80485"/>
    <w:rsid w:val="00880F8C"/>
    <w:rsid w:val="008813C1"/>
    <w:rsid w:val="00881BF6"/>
    <w:rsid w:val="008821FC"/>
    <w:rsid w:val="008824F5"/>
    <w:rsid w:val="008828B7"/>
    <w:rsid w:val="008834A0"/>
    <w:rsid w:val="00883E67"/>
    <w:rsid w:val="00883F94"/>
    <w:rsid w:val="0088437D"/>
    <w:rsid w:val="008845DE"/>
    <w:rsid w:val="0088462A"/>
    <w:rsid w:val="00884669"/>
    <w:rsid w:val="00884971"/>
    <w:rsid w:val="00884EBC"/>
    <w:rsid w:val="00885531"/>
    <w:rsid w:val="00885672"/>
    <w:rsid w:val="00886396"/>
    <w:rsid w:val="00886473"/>
    <w:rsid w:val="00886BB4"/>
    <w:rsid w:val="008870AB"/>
    <w:rsid w:val="00887413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182B"/>
    <w:rsid w:val="00891C79"/>
    <w:rsid w:val="00892043"/>
    <w:rsid w:val="008923F4"/>
    <w:rsid w:val="008929EA"/>
    <w:rsid w:val="00892CDA"/>
    <w:rsid w:val="0089309D"/>
    <w:rsid w:val="0089353B"/>
    <w:rsid w:val="00893EEA"/>
    <w:rsid w:val="00894562"/>
    <w:rsid w:val="00894B20"/>
    <w:rsid w:val="00894BBA"/>
    <w:rsid w:val="00895110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1B4"/>
    <w:rsid w:val="008A371E"/>
    <w:rsid w:val="008A3CF9"/>
    <w:rsid w:val="008A4C70"/>
    <w:rsid w:val="008A4D0C"/>
    <w:rsid w:val="008A554A"/>
    <w:rsid w:val="008A56BB"/>
    <w:rsid w:val="008A5A5E"/>
    <w:rsid w:val="008A6DB6"/>
    <w:rsid w:val="008A7101"/>
    <w:rsid w:val="008A71FE"/>
    <w:rsid w:val="008A77A0"/>
    <w:rsid w:val="008A783F"/>
    <w:rsid w:val="008B103E"/>
    <w:rsid w:val="008B134E"/>
    <w:rsid w:val="008B191B"/>
    <w:rsid w:val="008B1939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576E"/>
    <w:rsid w:val="008B6796"/>
    <w:rsid w:val="008B69A1"/>
    <w:rsid w:val="008B6B8E"/>
    <w:rsid w:val="008B6E34"/>
    <w:rsid w:val="008B6ED4"/>
    <w:rsid w:val="008B74F5"/>
    <w:rsid w:val="008B7A69"/>
    <w:rsid w:val="008B7BE6"/>
    <w:rsid w:val="008C016C"/>
    <w:rsid w:val="008C02C1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553"/>
    <w:rsid w:val="008C491C"/>
    <w:rsid w:val="008C4EEE"/>
    <w:rsid w:val="008C5446"/>
    <w:rsid w:val="008C54C6"/>
    <w:rsid w:val="008C5544"/>
    <w:rsid w:val="008C57F1"/>
    <w:rsid w:val="008C5A2C"/>
    <w:rsid w:val="008C664F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E4"/>
    <w:rsid w:val="008D2E81"/>
    <w:rsid w:val="008D30F8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D4"/>
    <w:rsid w:val="008D67BB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DAA"/>
    <w:rsid w:val="008F0EAA"/>
    <w:rsid w:val="008F1073"/>
    <w:rsid w:val="008F1121"/>
    <w:rsid w:val="008F12A7"/>
    <w:rsid w:val="008F1DA9"/>
    <w:rsid w:val="008F266F"/>
    <w:rsid w:val="008F2ADF"/>
    <w:rsid w:val="008F2D3A"/>
    <w:rsid w:val="008F2D3E"/>
    <w:rsid w:val="008F2F2D"/>
    <w:rsid w:val="008F30DE"/>
    <w:rsid w:val="008F3124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6AB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753"/>
    <w:rsid w:val="00906DAF"/>
    <w:rsid w:val="00907087"/>
    <w:rsid w:val="009072AC"/>
    <w:rsid w:val="00907E1C"/>
    <w:rsid w:val="009100FC"/>
    <w:rsid w:val="00910797"/>
    <w:rsid w:val="00910A71"/>
    <w:rsid w:val="009113FB"/>
    <w:rsid w:val="009118BC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AA0"/>
    <w:rsid w:val="00922C22"/>
    <w:rsid w:val="00923684"/>
    <w:rsid w:val="00923ABA"/>
    <w:rsid w:val="00923AEA"/>
    <w:rsid w:val="00924024"/>
    <w:rsid w:val="00924388"/>
    <w:rsid w:val="009251D1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77DF"/>
    <w:rsid w:val="0093785B"/>
    <w:rsid w:val="00940514"/>
    <w:rsid w:val="009405E1"/>
    <w:rsid w:val="00940654"/>
    <w:rsid w:val="00940BA1"/>
    <w:rsid w:val="009410D8"/>
    <w:rsid w:val="009410DB"/>
    <w:rsid w:val="0094237E"/>
    <w:rsid w:val="0094248D"/>
    <w:rsid w:val="009428C6"/>
    <w:rsid w:val="009429DA"/>
    <w:rsid w:val="00942ADB"/>
    <w:rsid w:val="00942B8A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10"/>
    <w:rsid w:val="00954249"/>
    <w:rsid w:val="009544F7"/>
    <w:rsid w:val="009549A9"/>
    <w:rsid w:val="00954DEB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4E"/>
    <w:rsid w:val="009637F0"/>
    <w:rsid w:val="00963F77"/>
    <w:rsid w:val="0096419A"/>
    <w:rsid w:val="00964760"/>
    <w:rsid w:val="009652F7"/>
    <w:rsid w:val="0096566F"/>
    <w:rsid w:val="009656C2"/>
    <w:rsid w:val="00965B19"/>
    <w:rsid w:val="00965B4D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67ECD"/>
    <w:rsid w:val="00970492"/>
    <w:rsid w:val="009706A1"/>
    <w:rsid w:val="009708CA"/>
    <w:rsid w:val="00970E9A"/>
    <w:rsid w:val="009711F5"/>
    <w:rsid w:val="00971577"/>
    <w:rsid w:val="00971AAB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366"/>
    <w:rsid w:val="009903B2"/>
    <w:rsid w:val="0099092A"/>
    <w:rsid w:val="00990B7E"/>
    <w:rsid w:val="00990E51"/>
    <w:rsid w:val="00991B46"/>
    <w:rsid w:val="00991D8C"/>
    <w:rsid w:val="00991D8D"/>
    <w:rsid w:val="00992530"/>
    <w:rsid w:val="00992607"/>
    <w:rsid w:val="00992D6D"/>
    <w:rsid w:val="00993521"/>
    <w:rsid w:val="009939C7"/>
    <w:rsid w:val="00993AD0"/>
    <w:rsid w:val="00993E49"/>
    <w:rsid w:val="00994192"/>
    <w:rsid w:val="00994730"/>
    <w:rsid w:val="009948FD"/>
    <w:rsid w:val="00994A2F"/>
    <w:rsid w:val="00994C15"/>
    <w:rsid w:val="00994EA9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C9A"/>
    <w:rsid w:val="009A2E1A"/>
    <w:rsid w:val="009A33CF"/>
    <w:rsid w:val="009A349E"/>
    <w:rsid w:val="009A35D4"/>
    <w:rsid w:val="009A39D0"/>
    <w:rsid w:val="009A3EDC"/>
    <w:rsid w:val="009A40F9"/>
    <w:rsid w:val="009A413C"/>
    <w:rsid w:val="009A427C"/>
    <w:rsid w:val="009A4BF1"/>
    <w:rsid w:val="009A51AF"/>
    <w:rsid w:val="009A5DD9"/>
    <w:rsid w:val="009A5DF4"/>
    <w:rsid w:val="009A5F4B"/>
    <w:rsid w:val="009A7443"/>
    <w:rsid w:val="009A7618"/>
    <w:rsid w:val="009A789A"/>
    <w:rsid w:val="009B036F"/>
    <w:rsid w:val="009B0538"/>
    <w:rsid w:val="009B0884"/>
    <w:rsid w:val="009B0B71"/>
    <w:rsid w:val="009B1837"/>
    <w:rsid w:val="009B1EFB"/>
    <w:rsid w:val="009B3397"/>
    <w:rsid w:val="009B3B5C"/>
    <w:rsid w:val="009B3C4F"/>
    <w:rsid w:val="009B3FB4"/>
    <w:rsid w:val="009B48B2"/>
    <w:rsid w:val="009B49BB"/>
    <w:rsid w:val="009B4A0E"/>
    <w:rsid w:val="009B4FB1"/>
    <w:rsid w:val="009B51A8"/>
    <w:rsid w:val="009B520F"/>
    <w:rsid w:val="009B5925"/>
    <w:rsid w:val="009B5B67"/>
    <w:rsid w:val="009B5F4B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72"/>
    <w:rsid w:val="009C529B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A32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322"/>
    <w:rsid w:val="009D2A22"/>
    <w:rsid w:val="009D2E57"/>
    <w:rsid w:val="009D3A70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A80"/>
    <w:rsid w:val="009E5B35"/>
    <w:rsid w:val="009E5F48"/>
    <w:rsid w:val="009E62AB"/>
    <w:rsid w:val="009E698C"/>
    <w:rsid w:val="009E6BF7"/>
    <w:rsid w:val="009E6D83"/>
    <w:rsid w:val="009E73CA"/>
    <w:rsid w:val="009E74EE"/>
    <w:rsid w:val="009E770D"/>
    <w:rsid w:val="009F0779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31F"/>
    <w:rsid w:val="009F636F"/>
    <w:rsid w:val="009F6524"/>
    <w:rsid w:val="009F6775"/>
    <w:rsid w:val="009F680E"/>
    <w:rsid w:val="009F6A78"/>
    <w:rsid w:val="009F6D5F"/>
    <w:rsid w:val="009F79DC"/>
    <w:rsid w:val="009F7FF2"/>
    <w:rsid w:val="00A00215"/>
    <w:rsid w:val="00A00309"/>
    <w:rsid w:val="00A003C6"/>
    <w:rsid w:val="00A0051A"/>
    <w:rsid w:val="00A00825"/>
    <w:rsid w:val="00A008F2"/>
    <w:rsid w:val="00A00C25"/>
    <w:rsid w:val="00A00F53"/>
    <w:rsid w:val="00A0115D"/>
    <w:rsid w:val="00A01A34"/>
    <w:rsid w:val="00A01DA8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675"/>
    <w:rsid w:val="00A07B40"/>
    <w:rsid w:val="00A07C8C"/>
    <w:rsid w:val="00A10ABC"/>
    <w:rsid w:val="00A10C3B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62A0"/>
    <w:rsid w:val="00A168F8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3B9"/>
    <w:rsid w:val="00A235A1"/>
    <w:rsid w:val="00A2368F"/>
    <w:rsid w:val="00A236FF"/>
    <w:rsid w:val="00A238C8"/>
    <w:rsid w:val="00A23967"/>
    <w:rsid w:val="00A239D0"/>
    <w:rsid w:val="00A23C32"/>
    <w:rsid w:val="00A23D11"/>
    <w:rsid w:val="00A242DD"/>
    <w:rsid w:val="00A25806"/>
    <w:rsid w:val="00A25954"/>
    <w:rsid w:val="00A25A55"/>
    <w:rsid w:val="00A25DC3"/>
    <w:rsid w:val="00A26A44"/>
    <w:rsid w:val="00A26CF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44"/>
    <w:rsid w:val="00A32E7F"/>
    <w:rsid w:val="00A3300B"/>
    <w:rsid w:val="00A3377E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4BE"/>
    <w:rsid w:val="00A367F7"/>
    <w:rsid w:val="00A372E5"/>
    <w:rsid w:val="00A37C28"/>
    <w:rsid w:val="00A4004D"/>
    <w:rsid w:val="00A4029D"/>
    <w:rsid w:val="00A40C24"/>
    <w:rsid w:val="00A41A6E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4F5"/>
    <w:rsid w:val="00A51F1F"/>
    <w:rsid w:val="00A51FE7"/>
    <w:rsid w:val="00A521C0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983"/>
    <w:rsid w:val="00A55A2E"/>
    <w:rsid w:val="00A55D76"/>
    <w:rsid w:val="00A561F5"/>
    <w:rsid w:val="00A56FB9"/>
    <w:rsid w:val="00A57EA9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468"/>
    <w:rsid w:val="00A639DD"/>
    <w:rsid w:val="00A63EC1"/>
    <w:rsid w:val="00A64151"/>
    <w:rsid w:val="00A6461B"/>
    <w:rsid w:val="00A653C4"/>
    <w:rsid w:val="00A65681"/>
    <w:rsid w:val="00A65850"/>
    <w:rsid w:val="00A65B30"/>
    <w:rsid w:val="00A65DB2"/>
    <w:rsid w:val="00A665FD"/>
    <w:rsid w:val="00A66773"/>
    <w:rsid w:val="00A66F33"/>
    <w:rsid w:val="00A6782E"/>
    <w:rsid w:val="00A703D6"/>
    <w:rsid w:val="00A707C5"/>
    <w:rsid w:val="00A70954"/>
    <w:rsid w:val="00A70C99"/>
    <w:rsid w:val="00A710D5"/>
    <w:rsid w:val="00A71146"/>
    <w:rsid w:val="00A71147"/>
    <w:rsid w:val="00A71708"/>
    <w:rsid w:val="00A71746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BFD"/>
    <w:rsid w:val="00A81D88"/>
    <w:rsid w:val="00A82088"/>
    <w:rsid w:val="00A82B13"/>
    <w:rsid w:val="00A82DAF"/>
    <w:rsid w:val="00A83EF6"/>
    <w:rsid w:val="00A8401C"/>
    <w:rsid w:val="00A843C2"/>
    <w:rsid w:val="00A847B2"/>
    <w:rsid w:val="00A84C1B"/>
    <w:rsid w:val="00A84C90"/>
    <w:rsid w:val="00A85BF6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34E6"/>
    <w:rsid w:val="00A93B45"/>
    <w:rsid w:val="00A93D61"/>
    <w:rsid w:val="00A93F1E"/>
    <w:rsid w:val="00A941A7"/>
    <w:rsid w:val="00A94CE1"/>
    <w:rsid w:val="00A95CE6"/>
    <w:rsid w:val="00A95D03"/>
    <w:rsid w:val="00A95DDA"/>
    <w:rsid w:val="00A95DF9"/>
    <w:rsid w:val="00A95FB6"/>
    <w:rsid w:val="00A9679E"/>
    <w:rsid w:val="00A96C17"/>
    <w:rsid w:val="00A96FFF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AFB"/>
    <w:rsid w:val="00AA43D1"/>
    <w:rsid w:val="00AA522F"/>
    <w:rsid w:val="00AA53AD"/>
    <w:rsid w:val="00AA634F"/>
    <w:rsid w:val="00AA668C"/>
    <w:rsid w:val="00AA6B4F"/>
    <w:rsid w:val="00AA6D66"/>
    <w:rsid w:val="00AA71EB"/>
    <w:rsid w:val="00AA757A"/>
    <w:rsid w:val="00AA78AE"/>
    <w:rsid w:val="00AA7D90"/>
    <w:rsid w:val="00AB0106"/>
    <w:rsid w:val="00AB0D2D"/>
    <w:rsid w:val="00AB15A9"/>
    <w:rsid w:val="00AB15C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B75"/>
    <w:rsid w:val="00AB6C3B"/>
    <w:rsid w:val="00AB7426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EE7"/>
    <w:rsid w:val="00AC71B2"/>
    <w:rsid w:val="00AC7723"/>
    <w:rsid w:val="00AC7C13"/>
    <w:rsid w:val="00AC7EFB"/>
    <w:rsid w:val="00AD001D"/>
    <w:rsid w:val="00AD01D2"/>
    <w:rsid w:val="00AD08DE"/>
    <w:rsid w:val="00AD1507"/>
    <w:rsid w:val="00AD1D86"/>
    <w:rsid w:val="00AD329A"/>
    <w:rsid w:val="00AD3486"/>
    <w:rsid w:val="00AD3593"/>
    <w:rsid w:val="00AD3D37"/>
    <w:rsid w:val="00AD4398"/>
    <w:rsid w:val="00AD4EB4"/>
    <w:rsid w:val="00AD4EB9"/>
    <w:rsid w:val="00AD558C"/>
    <w:rsid w:val="00AD5BEA"/>
    <w:rsid w:val="00AD5DE3"/>
    <w:rsid w:val="00AD5FC9"/>
    <w:rsid w:val="00AD64BB"/>
    <w:rsid w:val="00AD6EB1"/>
    <w:rsid w:val="00AD766C"/>
    <w:rsid w:val="00AE0164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634"/>
    <w:rsid w:val="00AE483F"/>
    <w:rsid w:val="00AE49A0"/>
    <w:rsid w:val="00AE4A38"/>
    <w:rsid w:val="00AE4AAE"/>
    <w:rsid w:val="00AE4B40"/>
    <w:rsid w:val="00AE51AF"/>
    <w:rsid w:val="00AE56AF"/>
    <w:rsid w:val="00AE5724"/>
    <w:rsid w:val="00AE616A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AF7B1E"/>
    <w:rsid w:val="00B00467"/>
    <w:rsid w:val="00B00C7A"/>
    <w:rsid w:val="00B0188F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46BE"/>
    <w:rsid w:val="00B04EAD"/>
    <w:rsid w:val="00B05ACE"/>
    <w:rsid w:val="00B05E66"/>
    <w:rsid w:val="00B05F5A"/>
    <w:rsid w:val="00B06280"/>
    <w:rsid w:val="00B06793"/>
    <w:rsid w:val="00B07088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8EF"/>
    <w:rsid w:val="00B37AFD"/>
    <w:rsid w:val="00B407A1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64D"/>
    <w:rsid w:val="00B44714"/>
    <w:rsid w:val="00B44827"/>
    <w:rsid w:val="00B44EA5"/>
    <w:rsid w:val="00B45841"/>
    <w:rsid w:val="00B45B9B"/>
    <w:rsid w:val="00B45D30"/>
    <w:rsid w:val="00B45FBB"/>
    <w:rsid w:val="00B45FDF"/>
    <w:rsid w:val="00B467E4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F86"/>
    <w:rsid w:val="00B51C2E"/>
    <w:rsid w:val="00B5241D"/>
    <w:rsid w:val="00B52A2C"/>
    <w:rsid w:val="00B52E62"/>
    <w:rsid w:val="00B52F56"/>
    <w:rsid w:val="00B533C5"/>
    <w:rsid w:val="00B53492"/>
    <w:rsid w:val="00B534FF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B80"/>
    <w:rsid w:val="00B61C36"/>
    <w:rsid w:val="00B61D50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EB5"/>
    <w:rsid w:val="00B65F09"/>
    <w:rsid w:val="00B65F4C"/>
    <w:rsid w:val="00B66551"/>
    <w:rsid w:val="00B66CD3"/>
    <w:rsid w:val="00B67235"/>
    <w:rsid w:val="00B677AD"/>
    <w:rsid w:val="00B67816"/>
    <w:rsid w:val="00B67AED"/>
    <w:rsid w:val="00B67B6E"/>
    <w:rsid w:val="00B67F34"/>
    <w:rsid w:val="00B67F87"/>
    <w:rsid w:val="00B701C8"/>
    <w:rsid w:val="00B70AC2"/>
    <w:rsid w:val="00B70AF3"/>
    <w:rsid w:val="00B70D76"/>
    <w:rsid w:val="00B70EA3"/>
    <w:rsid w:val="00B70EEB"/>
    <w:rsid w:val="00B70FF7"/>
    <w:rsid w:val="00B7171F"/>
    <w:rsid w:val="00B71CA5"/>
    <w:rsid w:val="00B72018"/>
    <w:rsid w:val="00B726F0"/>
    <w:rsid w:val="00B72A0A"/>
    <w:rsid w:val="00B72FDE"/>
    <w:rsid w:val="00B73564"/>
    <w:rsid w:val="00B73DB8"/>
    <w:rsid w:val="00B73FF0"/>
    <w:rsid w:val="00B75125"/>
    <w:rsid w:val="00B7551F"/>
    <w:rsid w:val="00B756DA"/>
    <w:rsid w:val="00B7577C"/>
    <w:rsid w:val="00B7638D"/>
    <w:rsid w:val="00B76E39"/>
    <w:rsid w:val="00B77172"/>
    <w:rsid w:val="00B7727F"/>
    <w:rsid w:val="00B7731F"/>
    <w:rsid w:val="00B776C2"/>
    <w:rsid w:val="00B77E1B"/>
    <w:rsid w:val="00B80574"/>
    <w:rsid w:val="00B80E56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C2F"/>
    <w:rsid w:val="00B87206"/>
    <w:rsid w:val="00B8775F"/>
    <w:rsid w:val="00B90598"/>
    <w:rsid w:val="00B90AA2"/>
    <w:rsid w:val="00B90D3F"/>
    <w:rsid w:val="00B917A8"/>
    <w:rsid w:val="00B91FAB"/>
    <w:rsid w:val="00B92A1B"/>
    <w:rsid w:val="00B935A5"/>
    <w:rsid w:val="00B93899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A0474"/>
    <w:rsid w:val="00BA0AA7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D78"/>
    <w:rsid w:val="00BB7E86"/>
    <w:rsid w:val="00BC0400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C3E"/>
    <w:rsid w:val="00BC5123"/>
    <w:rsid w:val="00BC523C"/>
    <w:rsid w:val="00BC5B63"/>
    <w:rsid w:val="00BC6727"/>
    <w:rsid w:val="00BC6E76"/>
    <w:rsid w:val="00BC7781"/>
    <w:rsid w:val="00BC7B58"/>
    <w:rsid w:val="00BC7B70"/>
    <w:rsid w:val="00BC7CFA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0FD"/>
    <w:rsid w:val="00BD7104"/>
    <w:rsid w:val="00BD7185"/>
    <w:rsid w:val="00BD740B"/>
    <w:rsid w:val="00BD7CA5"/>
    <w:rsid w:val="00BD7FBA"/>
    <w:rsid w:val="00BE1023"/>
    <w:rsid w:val="00BE1201"/>
    <w:rsid w:val="00BE1904"/>
    <w:rsid w:val="00BE260A"/>
    <w:rsid w:val="00BE2CA5"/>
    <w:rsid w:val="00BE318E"/>
    <w:rsid w:val="00BE359F"/>
    <w:rsid w:val="00BE3856"/>
    <w:rsid w:val="00BE3E49"/>
    <w:rsid w:val="00BE4135"/>
    <w:rsid w:val="00BE44BD"/>
    <w:rsid w:val="00BE4775"/>
    <w:rsid w:val="00BE4B96"/>
    <w:rsid w:val="00BE4C49"/>
    <w:rsid w:val="00BE4E02"/>
    <w:rsid w:val="00BE55C7"/>
    <w:rsid w:val="00BE5A23"/>
    <w:rsid w:val="00BE5D00"/>
    <w:rsid w:val="00BE61A8"/>
    <w:rsid w:val="00BE6602"/>
    <w:rsid w:val="00BE6639"/>
    <w:rsid w:val="00BE6ACA"/>
    <w:rsid w:val="00BE6E94"/>
    <w:rsid w:val="00BE73F5"/>
    <w:rsid w:val="00BE756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42E"/>
    <w:rsid w:val="00BF4868"/>
    <w:rsid w:val="00BF4C1E"/>
    <w:rsid w:val="00BF4D74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23"/>
    <w:rsid w:val="00C00B66"/>
    <w:rsid w:val="00C00EC9"/>
    <w:rsid w:val="00C00F7A"/>
    <w:rsid w:val="00C00FF6"/>
    <w:rsid w:val="00C012DE"/>
    <w:rsid w:val="00C019CF"/>
    <w:rsid w:val="00C025A8"/>
    <w:rsid w:val="00C03A70"/>
    <w:rsid w:val="00C03D8E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61BD"/>
    <w:rsid w:val="00C16CE1"/>
    <w:rsid w:val="00C171D3"/>
    <w:rsid w:val="00C177C1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5A55"/>
    <w:rsid w:val="00C25DEE"/>
    <w:rsid w:val="00C26020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38DF"/>
    <w:rsid w:val="00C33AB6"/>
    <w:rsid w:val="00C33D24"/>
    <w:rsid w:val="00C34787"/>
    <w:rsid w:val="00C34AA4"/>
    <w:rsid w:val="00C34D32"/>
    <w:rsid w:val="00C353E4"/>
    <w:rsid w:val="00C35667"/>
    <w:rsid w:val="00C35AA0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0F52"/>
    <w:rsid w:val="00C413D6"/>
    <w:rsid w:val="00C4226C"/>
    <w:rsid w:val="00C422C6"/>
    <w:rsid w:val="00C4274F"/>
    <w:rsid w:val="00C42A2D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887"/>
    <w:rsid w:val="00C46C39"/>
    <w:rsid w:val="00C47954"/>
    <w:rsid w:val="00C5009D"/>
    <w:rsid w:val="00C51D5B"/>
    <w:rsid w:val="00C526D9"/>
    <w:rsid w:val="00C5321E"/>
    <w:rsid w:val="00C53714"/>
    <w:rsid w:val="00C53B4B"/>
    <w:rsid w:val="00C54278"/>
    <w:rsid w:val="00C554A4"/>
    <w:rsid w:val="00C55636"/>
    <w:rsid w:val="00C558C5"/>
    <w:rsid w:val="00C56145"/>
    <w:rsid w:val="00C562FD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1A56"/>
    <w:rsid w:val="00C62459"/>
    <w:rsid w:val="00C6258F"/>
    <w:rsid w:val="00C626AB"/>
    <w:rsid w:val="00C62859"/>
    <w:rsid w:val="00C62EEC"/>
    <w:rsid w:val="00C63879"/>
    <w:rsid w:val="00C63F6F"/>
    <w:rsid w:val="00C64B02"/>
    <w:rsid w:val="00C64EA5"/>
    <w:rsid w:val="00C64F98"/>
    <w:rsid w:val="00C6538B"/>
    <w:rsid w:val="00C65AF0"/>
    <w:rsid w:val="00C65B5B"/>
    <w:rsid w:val="00C65CC8"/>
    <w:rsid w:val="00C65EEA"/>
    <w:rsid w:val="00C661BE"/>
    <w:rsid w:val="00C66541"/>
    <w:rsid w:val="00C666C3"/>
    <w:rsid w:val="00C66A74"/>
    <w:rsid w:val="00C66DB0"/>
    <w:rsid w:val="00C67090"/>
    <w:rsid w:val="00C67240"/>
    <w:rsid w:val="00C67A6F"/>
    <w:rsid w:val="00C67D0F"/>
    <w:rsid w:val="00C701A0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60AC"/>
    <w:rsid w:val="00C7612E"/>
    <w:rsid w:val="00C76613"/>
    <w:rsid w:val="00C766F3"/>
    <w:rsid w:val="00C76773"/>
    <w:rsid w:val="00C76CD9"/>
    <w:rsid w:val="00C76E30"/>
    <w:rsid w:val="00C77B39"/>
    <w:rsid w:val="00C80164"/>
    <w:rsid w:val="00C809A6"/>
    <w:rsid w:val="00C809F2"/>
    <w:rsid w:val="00C80E7F"/>
    <w:rsid w:val="00C81023"/>
    <w:rsid w:val="00C815FB"/>
    <w:rsid w:val="00C8190D"/>
    <w:rsid w:val="00C81F38"/>
    <w:rsid w:val="00C81F6F"/>
    <w:rsid w:val="00C8315B"/>
    <w:rsid w:val="00C83399"/>
    <w:rsid w:val="00C8370E"/>
    <w:rsid w:val="00C84B37"/>
    <w:rsid w:val="00C84BF9"/>
    <w:rsid w:val="00C84C0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19"/>
    <w:rsid w:val="00C905B6"/>
    <w:rsid w:val="00C90A79"/>
    <w:rsid w:val="00C92273"/>
    <w:rsid w:val="00C92702"/>
    <w:rsid w:val="00C92A30"/>
    <w:rsid w:val="00C92DDD"/>
    <w:rsid w:val="00C93107"/>
    <w:rsid w:val="00C931A4"/>
    <w:rsid w:val="00C93540"/>
    <w:rsid w:val="00C937E0"/>
    <w:rsid w:val="00C9387F"/>
    <w:rsid w:val="00C93B35"/>
    <w:rsid w:val="00C94044"/>
    <w:rsid w:val="00C9425B"/>
    <w:rsid w:val="00C95985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A0D4F"/>
    <w:rsid w:val="00CA0E75"/>
    <w:rsid w:val="00CA13DF"/>
    <w:rsid w:val="00CA208F"/>
    <w:rsid w:val="00CA20F9"/>
    <w:rsid w:val="00CA2A83"/>
    <w:rsid w:val="00CA2B1E"/>
    <w:rsid w:val="00CA2E00"/>
    <w:rsid w:val="00CA398E"/>
    <w:rsid w:val="00CA3D92"/>
    <w:rsid w:val="00CA3E3B"/>
    <w:rsid w:val="00CA3E43"/>
    <w:rsid w:val="00CA42E3"/>
    <w:rsid w:val="00CA47CE"/>
    <w:rsid w:val="00CA5E15"/>
    <w:rsid w:val="00CA638D"/>
    <w:rsid w:val="00CA68FD"/>
    <w:rsid w:val="00CA6951"/>
    <w:rsid w:val="00CA6956"/>
    <w:rsid w:val="00CA697E"/>
    <w:rsid w:val="00CA6CFB"/>
    <w:rsid w:val="00CA7313"/>
    <w:rsid w:val="00CA7765"/>
    <w:rsid w:val="00CB03CC"/>
    <w:rsid w:val="00CB05AF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E8C"/>
    <w:rsid w:val="00CC218B"/>
    <w:rsid w:val="00CC234C"/>
    <w:rsid w:val="00CC2B27"/>
    <w:rsid w:val="00CC3660"/>
    <w:rsid w:val="00CC3CE9"/>
    <w:rsid w:val="00CC4724"/>
    <w:rsid w:val="00CC488E"/>
    <w:rsid w:val="00CC4E6C"/>
    <w:rsid w:val="00CC5026"/>
    <w:rsid w:val="00CC5B3C"/>
    <w:rsid w:val="00CC5CAA"/>
    <w:rsid w:val="00CC5F1A"/>
    <w:rsid w:val="00CC6323"/>
    <w:rsid w:val="00CC6388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E83"/>
    <w:rsid w:val="00CD220C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3A3"/>
    <w:rsid w:val="00CD4965"/>
    <w:rsid w:val="00CD4BB0"/>
    <w:rsid w:val="00CD4E42"/>
    <w:rsid w:val="00CD4EC6"/>
    <w:rsid w:val="00CD6056"/>
    <w:rsid w:val="00CD60FC"/>
    <w:rsid w:val="00CD624D"/>
    <w:rsid w:val="00CD673E"/>
    <w:rsid w:val="00CD727C"/>
    <w:rsid w:val="00CD7656"/>
    <w:rsid w:val="00CD76BF"/>
    <w:rsid w:val="00CD7763"/>
    <w:rsid w:val="00CE0243"/>
    <w:rsid w:val="00CE0611"/>
    <w:rsid w:val="00CE160F"/>
    <w:rsid w:val="00CE1992"/>
    <w:rsid w:val="00CE1F51"/>
    <w:rsid w:val="00CE2C71"/>
    <w:rsid w:val="00CE2F1E"/>
    <w:rsid w:val="00CE3001"/>
    <w:rsid w:val="00CE36D7"/>
    <w:rsid w:val="00CE3C9A"/>
    <w:rsid w:val="00CE3FD7"/>
    <w:rsid w:val="00CE4022"/>
    <w:rsid w:val="00CE407F"/>
    <w:rsid w:val="00CE41CF"/>
    <w:rsid w:val="00CE41DD"/>
    <w:rsid w:val="00CE4451"/>
    <w:rsid w:val="00CE45CF"/>
    <w:rsid w:val="00CE4EF0"/>
    <w:rsid w:val="00CE4FC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55F"/>
    <w:rsid w:val="00CF0576"/>
    <w:rsid w:val="00CF0B13"/>
    <w:rsid w:val="00CF0B6E"/>
    <w:rsid w:val="00CF272F"/>
    <w:rsid w:val="00CF2835"/>
    <w:rsid w:val="00CF2DF0"/>
    <w:rsid w:val="00CF2DF4"/>
    <w:rsid w:val="00CF30C1"/>
    <w:rsid w:val="00CF3190"/>
    <w:rsid w:val="00CF3247"/>
    <w:rsid w:val="00CF37AD"/>
    <w:rsid w:val="00CF3F11"/>
    <w:rsid w:val="00CF53BE"/>
    <w:rsid w:val="00CF5460"/>
    <w:rsid w:val="00CF55E0"/>
    <w:rsid w:val="00CF5C7F"/>
    <w:rsid w:val="00CF5CC0"/>
    <w:rsid w:val="00CF6108"/>
    <w:rsid w:val="00CF6425"/>
    <w:rsid w:val="00CF6919"/>
    <w:rsid w:val="00CF6BAE"/>
    <w:rsid w:val="00CF71F7"/>
    <w:rsid w:val="00CF7243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FB1"/>
    <w:rsid w:val="00D046A4"/>
    <w:rsid w:val="00D04718"/>
    <w:rsid w:val="00D048C4"/>
    <w:rsid w:val="00D04914"/>
    <w:rsid w:val="00D04CA4"/>
    <w:rsid w:val="00D04EDD"/>
    <w:rsid w:val="00D051CC"/>
    <w:rsid w:val="00D05415"/>
    <w:rsid w:val="00D05466"/>
    <w:rsid w:val="00D05813"/>
    <w:rsid w:val="00D058D2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07FB9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F9"/>
    <w:rsid w:val="00D1383C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ACE"/>
    <w:rsid w:val="00D20853"/>
    <w:rsid w:val="00D209AE"/>
    <w:rsid w:val="00D20ADB"/>
    <w:rsid w:val="00D20E48"/>
    <w:rsid w:val="00D2146F"/>
    <w:rsid w:val="00D2153E"/>
    <w:rsid w:val="00D2192D"/>
    <w:rsid w:val="00D21EB4"/>
    <w:rsid w:val="00D22BAE"/>
    <w:rsid w:val="00D22C45"/>
    <w:rsid w:val="00D22CBF"/>
    <w:rsid w:val="00D22D73"/>
    <w:rsid w:val="00D22D7D"/>
    <w:rsid w:val="00D22DB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4C3E"/>
    <w:rsid w:val="00D250BF"/>
    <w:rsid w:val="00D25360"/>
    <w:rsid w:val="00D254C9"/>
    <w:rsid w:val="00D25719"/>
    <w:rsid w:val="00D2580C"/>
    <w:rsid w:val="00D258F1"/>
    <w:rsid w:val="00D25A4D"/>
    <w:rsid w:val="00D25D8A"/>
    <w:rsid w:val="00D25EA3"/>
    <w:rsid w:val="00D25F7B"/>
    <w:rsid w:val="00D25FF7"/>
    <w:rsid w:val="00D272EB"/>
    <w:rsid w:val="00D27676"/>
    <w:rsid w:val="00D2787F"/>
    <w:rsid w:val="00D27B27"/>
    <w:rsid w:val="00D30467"/>
    <w:rsid w:val="00D30EF6"/>
    <w:rsid w:val="00D30F2F"/>
    <w:rsid w:val="00D310A9"/>
    <w:rsid w:val="00D31830"/>
    <w:rsid w:val="00D31883"/>
    <w:rsid w:val="00D31A72"/>
    <w:rsid w:val="00D31BA0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6390"/>
    <w:rsid w:val="00D370FC"/>
    <w:rsid w:val="00D37410"/>
    <w:rsid w:val="00D37C48"/>
    <w:rsid w:val="00D37EEF"/>
    <w:rsid w:val="00D402DD"/>
    <w:rsid w:val="00D403CE"/>
    <w:rsid w:val="00D405BE"/>
    <w:rsid w:val="00D40801"/>
    <w:rsid w:val="00D40885"/>
    <w:rsid w:val="00D40F97"/>
    <w:rsid w:val="00D415CE"/>
    <w:rsid w:val="00D41C8C"/>
    <w:rsid w:val="00D41F11"/>
    <w:rsid w:val="00D43021"/>
    <w:rsid w:val="00D437BD"/>
    <w:rsid w:val="00D43B13"/>
    <w:rsid w:val="00D44425"/>
    <w:rsid w:val="00D44AE6"/>
    <w:rsid w:val="00D44CDF"/>
    <w:rsid w:val="00D44CE6"/>
    <w:rsid w:val="00D4529E"/>
    <w:rsid w:val="00D460E9"/>
    <w:rsid w:val="00D46559"/>
    <w:rsid w:val="00D4686E"/>
    <w:rsid w:val="00D46CC4"/>
    <w:rsid w:val="00D4722A"/>
    <w:rsid w:val="00D474A0"/>
    <w:rsid w:val="00D4799D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4C2"/>
    <w:rsid w:val="00D545A7"/>
    <w:rsid w:val="00D547C4"/>
    <w:rsid w:val="00D54BBF"/>
    <w:rsid w:val="00D54C71"/>
    <w:rsid w:val="00D55676"/>
    <w:rsid w:val="00D55DB3"/>
    <w:rsid w:val="00D55EAC"/>
    <w:rsid w:val="00D55EEC"/>
    <w:rsid w:val="00D5603E"/>
    <w:rsid w:val="00D56DA7"/>
    <w:rsid w:val="00D56DF9"/>
    <w:rsid w:val="00D56E60"/>
    <w:rsid w:val="00D57297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863"/>
    <w:rsid w:val="00D64D4F"/>
    <w:rsid w:val="00D64DE0"/>
    <w:rsid w:val="00D650DE"/>
    <w:rsid w:val="00D65235"/>
    <w:rsid w:val="00D652A8"/>
    <w:rsid w:val="00D657C1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511"/>
    <w:rsid w:val="00D7064E"/>
    <w:rsid w:val="00D71212"/>
    <w:rsid w:val="00D718C4"/>
    <w:rsid w:val="00D72004"/>
    <w:rsid w:val="00D72765"/>
    <w:rsid w:val="00D727A3"/>
    <w:rsid w:val="00D72C29"/>
    <w:rsid w:val="00D72D1A"/>
    <w:rsid w:val="00D72EB1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61"/>
    <w:rsid w:val="00D76689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234"/>
    <w:rsid w:val="00D83428"/>
    <w:rsid w:val="00D8385C"/>
    <w:rsid w:val="00D83CF6"/>
    <w:rsid w:val="00D84756"/>
    <w:rsid w:val="00D84838"/>
    <w:rsid w:val="00D84E34"/>
    <w:rsid w:val="00D850AD"/>
    <w:rsid w:val="00D853E5"/>
    <w:rsid w:val="00D85779"/>
    <w:rsid w:val="00D85B38"/>
    <w:rsid w:val="00D867CF"/>
    <w:rsid w:val="00D867D5"/>
    <w:rsid w:val="00D86916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97626"/>
    <w:rsid w:val="00DA06B0"/>
    <w:rsid w:val="00DA0CD0"/>
    <w:rsid w:val="00DA0EBA"/>
    <w:rsid w:val="00DA12DB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8E6"/>
    <w:rsid w:val="00DA5208"/>
    <w:rsid w:val="00DA56C4"/>
    <w:rsid w:val="00DA5A47"/>
    <w:rsid w:val="00DA5E96"/>
    <w:rsid w:val="00DA5EF0"/>
    <w:rsid w:val="00DA6505"/>
    <w:rsid w:val="00DA656D"/>
    <w:rsid w:val="00DA6794"/>
    <w:rsid w:val="00DA6887"/>
    <w:rsid w:val="00DA6E72"/>
    <w:rsid w:val="00DA6E78"/>
    <w:rsid w:val="00DA6FAC"/>
    <w:rsid w:val="00DA70CE"/>
    <w:rsid w:val="00DB03B4"/>
    <w:rsid w:val="00DB0437"/>
    <w:rsid w:val="00DB111E"/>
    <w:rsid w:val="00DB15D8"/>
    <w:rsid w:val="00DB1E73"/>
    <w:rsid w:val="00DB1EA9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E9"/>
    <w:rsid w:val="00DC4A3A"/>
    <w:rsid w:val="00DC4FD6"/>
    <w:rsid w:val="00DC565A"/>
    <w:rsid w:val="00DC62AE"/>
    <w:rsid w:val="00DC6D8B"/>
    <w:rsid w:val="00DC73D4"/>
    <w:rsid w:val="00DD01E6"/>
    <w:rsid w:val="00DD0725"/>
    <w:rsid w:val="00DD0874"/>
    <w:rsid w:val="00DD0EF0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4552"/>
    <w:rsid w:val="00DD5570"/>
    <w:rsid w:val="00DD591A"/>
    <w:rsid w:val="00DD7260"/>
    <w:rsid w:val="00DD7648"/>
    <w:rsid w:val="00DD791C"/>
    <w:rsid w:val="00DE0175"/>
    <w:rsid w:val="00DE033D"/>
    <w:rsid w:val="00DE0A89"/>
    <w:rsid w:val="00DE1948"/>
    <w:rsid w:val="00DE1E99"/>
    <w:rsid w:val="00DE207E"/>
    <w:rsid w:val="00DE24DF"/>
    <w:rsid w:val="00DE24E5"/>
    <w:rsid w:val="00DE2514"/>
    <w:rsid w:val="00DE26DC"/>
    <w:rsid w:val="00DE2811"/>
    <w:rsid w:val="00DE33D1"/>
    <w:rsid w:val="00DE3B51"/>
    <w:rsid w:val="00DE3E03"/>
    <w:rsid w:val="00DE3F97"/>
    <w:rsid w:val="00DE40E6"/>
    <w:rsid w:val="00DE4116"/>
    <w:rsid w:val="00DE48EF"/>
    <w:rsid w:val="00DE4EBB"/>
    <w:rsid w:val="00DE517B"/>
    <w:rsid w:val="00DE560E"/>
    <w:rsid w:val="00DE6336"/>
    <w:rsid w:val="00DE63F7"/>
    <w:rsid w:val="00DE6726"/>
    <w:rsid w:val="00DE6974"/>
    <w:rsid w:val="00DE6F7E"/>
    <w:rsid w:val="00DE720F"/>
    <w:rsid w:val="00DE7A1A"/>
    <w:rsid w:val="00DE7A9D"/>
    <w:rsid w:val="00DF02CE"/>
    <w:rsid w:val="00DF0808"/>
    <w:rsid w:val="00DF114F"/>
    <w:rsid w:val="00DF14E8"/>
    <w:rsid w:val="00DF17C6"/>
    <w:rsid w:val="00DF17E3"/>
    <w:rsid w:val="00DF2190"/>
    <w:rsid w:val="00DF296E"/>
    <w:rsid w:val="00DF2C46"/>
    <w:rsid w:val="00DF3B06"/>
    <w:rsid w:val="00DF3B24"/>
    <w:rsid w:val="00DF3BDB"/>
    <w:rsid w:val="00DF4706"/>
    <w:rsid w:val="00DF4717"/>
    <w:rsid w:val="00DF6437"/>
    <w:rsid w:val="00DF6838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4BE"/>
    <w:rsid w:val="00E03D4F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605"/>
    <w:rsid w:val="00E078AD"/>
    <w:rsid w:val="00E07FEC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D58"/>
    <w:rsid w:val="00E13E36"/>
    <w:rsid w:val="00E13F01"/>
    <w:rsid w:val="00E1546E"/>
    <w:rsid w:val="00E154D2"/>
    <w:rsid w:val="00E1563B"/>
    <w:rsid w:val="00E1602A"/>
    <w:rsid w:val="00E162B3"/>
    <w:rsid w:val="00E16437"/>
    <w:rsid w:val="00E16916"/>
    <w:rsid w:val="00E16A02"/>
    <w:rsid w:val="00E16B8D"/>
    <w:rsid w:val="00E1738F"/>
    <w:rsid w:val="00E17861"/>
    <w:rsid w:val="00E17D80"/>
    <w:rsid w:val="00E20153"/>
    <w:rsid w:val="00E20275"/>
    <w:rsid w:val="00E20581"/>
    <w:rsid w:val="00E20C74"/>
    <w:rsid w:val="00E20E81"/>
    <w:rsid w:val="00E20F06"/>
    <w:rsid w:val="00E211EC"/>
    <w:rsid w:val="00E2129F"/>
    <w:rsid w:val="00E21428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D8C"/>
    <w:rsid w:val="00E36F9A"/>
    <w:rsid w:val="00E37E62"/>
    <w:rsid w:val="00E408B1"/>
    <w:rsid w:val="00E40CD0"/>
    <w:rsid w:val="00E41054"/>
    <w:rsid w:val="00E41104"/>
    <w:rsid w:val="00E417D8"/>
    <w:rsid w:val="00E41852"/>
    <w:rsid w:val="00E41C59"/>
    <w:rsid w:val="00E42088"/>
    <w:rsid w:val="00E42115"/>
    <w:rsid w:val="00E425F7"/>
    <w:rsid w:val="00E42E5C"/>
    <w:rsid w:val="00E42EE0"/>
    <w:rsid w:val="00E43FB2"/>
    <w:rsid w:val="00E43FF5"/>
    <w:rsid w:val="00E44633"/>
    <w:rsid w:val="00E4520F"/>
    <w:rsid w:val="00E45482"/>
    <w:rsid w:val="00E454B5"/>
    <w:rsid w:val="00E4550C"/>
    <w:rsid w:val="00E4568A"/>
    <w:rsid w:val="00E45AF5"/>
    <w:rsid w:val="00E45C90"/>
    <w:rsid w:val="00E4645D"/>
    <w:rsid w:val="00E469AE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2424"/>
    <w:rsid w:val="00E5263A"/>
    <w:rsid w:val="00E52E25"/>
    <w:rsid w:val="00E533A7"/>
    <w:rsid w:val="00E53C99"/>
    <w:rsid w:val="00E54589"/>
    <w:rsid w:val="00E54967"/>
    <w:rsid w:val="00E54D59"/>
    <w:rsid w:val="00E5557B"/>
    <w:rsid w:val="00E5584E"/>
    <w:rsid w:val="00E55D3B"/>
    <w:rsid w:val="00E55F14"/>
    <w:rsid w:val="00E56198"/>
    <w:rsid w:val="00E566F2"/>
    <w:rsid w:val="00E56984"/>
    <w:rsid w:val="00E56AAF"/>
    <w:rsid w:val="00E57099"/>
    <w:rsid w:val="00E57302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353"/>
    <w:rsid w:val="00E6146D"/>
    <w:rsid w:val="00E61969"/>
    <w:rsid w:val="00E62ABC"/>
    <w:rsid w:val="00E6315D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8FE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882"/>
    <w:rsid w:val="00E82A32"/>
    <w:rsid w:val="00E82B01"/>
    <w:rsid w:val="00E82DCC"/>
    <w:rsid w:val="00E83E81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788A"/>
    <w:rsid w:val="00E878EF"/>
    <w:rsid w:val="00E87E0E"/>
    <w:rsid w:val="00E87E8A"/>
    <w:rsid w:val="00E9086A"/>
    <w:rsid w:val="00E90D04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76D"/>
    <w:rsid w:val="00EB08DF"/>
    <w:rsid w:val="00EB0C41"/>
    <w:rsid w:val="00EB0F44"/>
    <w:rsid w:val="00EB1D34"/>
    <w:rsid w:val="00EB292A"/>
    <w:rsid w:val="00EB3415"/>
    <w:rsid w:val="00EB383E"/>
    <w:rsid w:val="00EB3E4D"/>
    <w:rsid w:val="00EB44B5"/>
    <w:rsid w:val="00EB4868"/>
    <w:rsid w:val="00EB49E2"/>
    <w:rsid w:val="00EB4B0F"/>
    <w:rsid w:val="00EB4C41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E6A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709A"/>
    <w:rsid w:val="00ED7446"/>
    <w:rsid w:val="00ED7804"/>
    <w:rsid w:val="00EE00B0"/>
    <w:rsid w:val="00EE0D09"/>
    <w:rsid w:val="00EE12F3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373"/>
    <w:rsid w:val="00EE47AE"/>
    <w:rsid w:val="00EE4964"/>
    <w:rsid w:val="00EE4AC2"/>
    <w:rsid w:val="00EE4CD7"/>
    <w:rsid w:val="00EE4D3E"/>
    <w:rsid w:val="00EE5209"/>
    <w:rsid w:val="00EE5520"/>
    <w:rsid w:val="00EE556A"/>
    <w:rsid w:val="00EE574F"/>
    <w:rsid w:val="00EE5D55"/>
    <w:rsid w:val="00EE5EBC"/>
    <w:rsid w:val="00EE693F"/>
    <w:rsid w:val="00EE69A6"/>
    <w:rsid w:val="00EE701F"/>
    <w:rsid w:val="00EE70D6"/>
    <w:rsid w:val="00EE7CAE"/>
    <w:rsid w:val="00EE7FE6"/>
    <w:rsid w:val="00EF01B6"/>
    <w:rsid w:val="00EF033F"/>
    <w:rsid w:val="00EF0827"/>
    <w:rsid w:val="00EF0864"/>
    <w:rsid w:val="00EF0A53"/>
    <w:rsid w:val="00EF1B14"/>
    <w:rsid w:val="00EF222F"/>
    <w:rsid w:val="00EF2562"/>
    <w:rsid w:val="00EF2DA1"/>
    <w:rsid w:val="00EF2DB3"/>
    <w:rsid w:val="00EF2DEE"/>
    <w:rsid w:val="00EF2FE0"/>
    <w:rsid w:val="00EF329F"/>
    <w:rsid w:val="00EF3663"/>
    <w:rsid w:val="00EF394C"/>
    <w:rsid w:val="00EF4545"/>
    <w:rsid w:val="00EF492A"/>
    <w:rsid w:val="00EF497A"/>
    <w:rsid w:val="00EF4DB6"/>
    <w:rsid w:val="00EF4DF8"/>
    <w:rsid w:val="00EF4FF5"/>
    <w:rsid w:val="00EF519B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A4C"/>
    <w:rsid w:val="00F02F83"/>
    <w:rsid w:val="00F0330A"/>
    <w:rsid w:val="00F03A30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74D5"/>
    <w:rsid w:val="00F076A1"/>
    <w:rsid w:val="00F07825"/>
    <w:rsid w:val="00F07BE7"/>
    <w:rsid w:val="00F07EBD"/>
    <w:rsid w:val="00F1009D"/>
    <w:rsid w:val="00F1010E"/>
    <w:rsid w:val="00F1162A"/>
    <w:rsid w:val="00F1165B"/>
    <w:rsid w:val="00F1195D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EA1"/>
    <w:rsid w:val="00F25030"/>
    <w:rsid w:val="00F252CD"/>
    <w:rsid w:val="00F2549B"/>
    <w:rsid w:val="00F25921"/>
    <w:rsid w:val="00F25C35"/>
    <w:rsid w:val="00F25D98"/>
    <w:rsid w:val="00F25F2B"/>
    <w:rsid w:val="00F262B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D7D"/>
    <w:rsid w:val="00F30F04"/>
    <w:rsid w:val="00F313ED"/>
    <w:rsid w:val="00F314FF"/>
    <w:rsid w:val="00F31B79"/>
    <w:rsid w:val="00F32749"/>
    <w:rsid w:val="00F32E4B"/>
    <w:rsid w:val="00F33137"/>
    <w:rsid w:val="00F33820"/>
    <w:rsid w:val="00F33984"/>
    <w:rsid w:val="00F33C92"/>
    <w:rsid w:val="00F33CC3"/>
    <w:rsid w:val="00F343F6"/>
    <w:rsid w:val="00F34471"/>
    <w:rsid w:val="00F3500C"/>
    <w:rsid w:val="00F355D9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A8"/>
    <w:rsid w:val="00F435D4"/>
    <w:rsid w:val="00F4373A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4D2"/>
    <w:rsid w:val="00F45727"/>
    <w:rsid w:val="00F45882"/>
    <w:rsid w:val="00F459D9"/>
    <w:rsid w:val="00F45D53"/>
    <w:rsid w:val="00F45D71"/>
    <w:rsid w:val="00F45FF2"/>
    <w:rsid w:val="00F46389"/>
    <w:rsid w:val="00F4646F"/>
    <w:rsid w:val="00F464DC"/>
    <w:rsid w:val="00F46B3B"/>
    <w:rsid w:val="00F470C5"/>
    <w:rsid w:val="00F475D0"/>
    <w:rsid w:val="00F5012F"/>
    <w:rsid w:val="00F504D0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8B8"/>
    <w:rsid w:val="00F53C8C"/>
    <w:rsid w:val="00F53ECF"/>
    <w:rsid w:val="00F54A30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0701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B5F"/>
    <w:rsid w:val="00F67DDA"/>
    <w:rsid w:val="00F67F16"/>
    <w:rsid w:val="00F70147"/>
    <w:rsid w:val="00F70A4D"/>
    <w:rsid w:val="00F71612"/>
    <w:rsid w:val="00F718DE"/>
    <w:rsid w:val="00F71DE9"/>
    <w:rsid w:val="00F7270D"/>
    <w:rsid w:val="00F73082"/>
    <w:rsid w:val="00F74618"/>
    <w:rsid w:val="00F74CD0"/>
    <w:rsid w:val="00F74D62"/>
    <w:rsid w:val="00F75091"/>
    <w:rsid w:val="00F756D2"/>
    <w:rsid w:val="00F75893"/>
    <w:rsid w:val="00F75B06"/>
    <w:rsid w:val="00F75B38"/>
    <w:rsid w:val="00F75C66"/>
    <w:rsid w:val="00F76008"/>
    <w:rsid w:val="00F76251"/>
    <w:rsid w:val="00F76C44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369"/>
    <w:rsid w:val="00F82520"/>
    <w:rsid w:val="00F825BF"/>
    <w:rsid w:val="00F82694"/>
    <w:rsid w:val="00F82D5B"/>
    <w:rsid w:val="00F82E94"/>
    <w:rsid w:val="00F832E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A82"/>
    <w:rsid w:val="00F87C38"/>
    <w:rsid w:val="00F90CF7"/>
    <w:rsid w:val="00F90F0E"/>
    <w:rsid w:val="00F910D9"/>
    <w:rsid w:val="00F914A4"/>
    <w:rsid w:val="00F91540"/>
    <w:rsid w:val="00F9187C"/>
    <w:rsid w:val="00F920C3"/>
    <w:rsid w:val="00F922E7"/>
    <w:rsid w:val="00F9282B"/>
    <w:rsid w:val="00F929C1"/>
    <w:rsid w:val="00F92D75"/>
    <w:rsid w:val="00F93232"/>
    <w:rsid w:val="00F93444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60B"/>
    <w:rsid w:val="00F96ED7"/>
    <w:rsid w:val="00F97A0E"/>
    <w:rsid w:val="00FA0685"/>
    <w:rsid w:val="00FA07CA"/>
    <w:rsid w:val="00FA083A"/>
    <w:rsid w:val="00FA098A"/>
    <w:rsid w:val="00FA11C4"/>
    <w:rsid w:val="00FA1695"/>
    <w:rsid w:val="00FA19DC"/>
    <w:rsid w:val="00FA1B53"/>
    <w:rsid w:val="00FA1B5D"/>
    <w:rsid w:val="00FA2294"/>
    <w:rsid w:val="00FA23D4"/>
    <w:rsid w:val="00FA2622"/>
    <w:rsid w:val="00FA2A02"/>
    <w:rsid w:val="00FA31DD"/>
    <w:rsid w:val="00FA3312"/>
    <w:rsid w:val="00FA3D7B"/>
    <w:rsid w:val="00FA45D8"/>
    <w:rsid w:val="00FA47A1"/>
    <w:rsid w:val="00FA50E2"/>
    <w:rsid w:val="00FA51E8"/>
    <w:rsid w:val="00FA5302"/>
    <w:rsid w:val="00FA5868"/>
    <w:rsid w:val="00FA5D13"/>
    <w:rsid w:val="00FA6335"/>
    <w:rsid w:val="00FA6D3E"/>
    <w:rsid w:val="00FA6F91"/>
    <w:rsid w:val="00FA77BB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44E"/>
    <w:rsid w:val="00FB2932"/>
    <w:rsid w:val="00FB2979"/>
    <w:rsid w:val="00FB2E28"/>
    <w:rsid w:val="00FB2EB5"/>
    <w:rsid w:val="00FB351C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157"/>
    <w:rsid w:val="00FB741A"/>
    <w:rsid w:val="00FB74AD"/>
    <w:rsid w:val="00FB751B"/>
    <w:rsid w:val="00FB7791"/>
    <w:rsid w:val="00FB79AC"/>
    <w:rsid w:val="00FB7A26"/>
    <w:rsid w:val="00FC0C0B"/>
    <w:rsid w:val="00FC0D37"/>
    <w:rsid w:val="00FC0EA4"/>
    <w:rsid w:val="00FC10ED"/>
    <w:rsid w:val="00FC162F"/>
    <w:rsid w:val="00FC1B23"/>
    <w:rsid w:val="00FC1CAD"/>
    <w:rsid w:val="00FC1FD9"/>
    <w:rsid w:val="00FC20F9"/>
    <w:rsid w:val="00FC28B2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518"/>
    <w:rsid w:val="00FD2AFD"/>
    <w:rsid w:val="00FD2CE7"/>
    <w:rsid w:val="00FD311F"/>
    <w:rsid w:val="00FD32A7"/>
    <w:rsid w:val="00FD34FC"/>
    <w:rsid w:val="00FD3D3C"/>
    <w:rsid w:val="00FD419D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373"/>
    <w:rsid w:val="00FE1099"/>
    <w:rsid w:val="00FE16C9"/>
    <w:rsid w:val="00FE199E"/>
    <w:rsid w:val="00FE2255"/>
    <w:rsid w:val="00FE2260"/>
    <w:rsid w:val="00FE2400"/>
    <w:rsid w:val="00FE2F05"/>
    <w:rsid w:val="00FE33DD"/>
    <w:rsid w:val="00FE3AE6"/>
    <w:rsid w:val="00FE3DE8"/>
    <w:rsid w:val="00FE3E8D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6BAF"/>
    <w:rsid w:val="00FE6BC5"/>
    <w:rsid w:val="00FE6C45"/>
    <w:rsid w:val="00FE6D69"/>
    <w:rsid w:val="00FE72F6"/>
    <w:rsid w:val="00FE794E"/>
    <w:rsid w:val="00FE7A0D"/>
    <w:rsid w:val="00FE7D5A"/>
    <w:rsid w:val="00FF012B"/>
    <w:rsid w:val="00FF0890"/>
    <w:rsid w:val="00FF0B94"/>
    <w:rsid w:val="00FF103E"/>
    <w:rsid w:val="00FF1574"/>
    <w:rsid w:val="00FF1639"/>
    <w:rsid w:val="00FF179A"/>
    <w:rsid w:val="00FF1CD5"/>
    <w:rsid w:val="00FF1FC9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726"/>
    <w:rsid w:val="00FF67D9"/>
    <w:rsid w:val="00FF68CF"/>
    <w:rsid w:val="00FF6A43"/>
    <w:rsid w:val="00FF6FA7"/>
    <w:rsid w:val="00FF7186"/>
    <w:rsid w:val="00FF73C6"/>
    <w:rsid w:val="00FF765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,"/>
  <w:listSeparator w:val=";"/>
  <w14:docId w14:val="7EEC6009"/>
  <w15:docId w15:val="{EE5AD112-904B-48B9-BBA7-F526405F6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477A61"/>
    <w:rPr>
      <w:sz w:val="16"/>
    </w:rPr>
  </w:style>
  <w:style w:type="paragraph" w:styleId="CommentText">
    <w:name w:val="annotation text"/>
    <w:basedOn w:val="Normal"/>
    <w:link w:val="CommentTextChar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6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89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6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7040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456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44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74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0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21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31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9BBCA-7E01-4A3E-8485-6D758D6F3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403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mwx193114</dc:creator>
  <cp:lastModifiedBy>Luis Guillermo Martinez Ballesteros</cp:lastModifiedBy>
  <cp:revision>9</cp:revision>
  <cp:lastPrinted>2015-01-14T11:53:00Z</cp:lastPrinted>
  <dcterms:created xsi:type="dcterms:W3CDTF">2017-11-17T11:39:00Z</dcterms:created>
  <dcterms:modified xsi:type="dcterms:W3CDTF">2017-11-17T11:53:00Z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1491404356</vt:lpwstr>
  </property>
</Properties>
</file>